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50965">
        <w:rPr>
          <w:rFonts w:eastAsia="Times New Roman" w:cs="Arial"/>
          <w:sz w:val="24"/>
          <w:szCs w:val="20"/>
          <w:lang w:eastAsia="ar-SA"/>
        </w:rPr>
        <w:t>79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B50965">
        <w:rPr>
          <w:rFonts w:cs="Arial"/>
          <w:sz w:val="24"/>
          <w:szCs w:val="24"/>
        </w:rPr>
        <w:t>73</w:t>
      </w:r>
      <w:r w:rsidR="005774BF">
        <w:rPr>
          <w:rFonts w:cs="Arial" w:hint="eastAsia"/>
          <w:sz w:val="24"/>
          <w:szCs w:val="24"/>
          <w:lang w:eastAsia="ko-KR"/>
        </w:rPr>
        <w:t>229</w:t>
      </w:r>
    </w:p>
    <w:p w:rsidR="00411066" w:rsidRPr="00F45489" w:rsidRDefault="00B50965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Guilin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China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 xml:space="preserve">21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>
        <w:rPr>
          <w:rFonts w:eastAsia="Times New Roman" w:cs="Arial"/>
          <w:sz w:val="24"/>
          <w:szCs w:val="20"/>
          <w:lang w:eastAsia="ar-SA"/>
        </w:rPr>
        <w:t xml:space="preserve"> </w:t>
      </w:r>
      <w:r w:rsidR="00FC250B">
        <w:rPr>
          <w:rFonts w:eastAsia="Times New Roman" w:cs="Arial"/>
          <w:sz w:val="24"/>
          <w:szCs w:val="20"/>
          <w:lang w:eastAsia="ar-SA"/>
        </w:rPr>
        <w:t>2</w:t>
      </w:r>
      <w:r>
        <w:rPr>
          <w:rFonts w:eastAsia="Times New Roman" w:cs="Arial"/>
          <w:sz w:val="24"/>
          <w:szCs w:val="20"/>
          <w:lang w:eastAsia="ar-SA"/>
        </w:rPr>
        <w:t>5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August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5774BF" w:rsidRPr="00BC07EC" w:rsidRDefault="005774BF" w:rsidP="005774BF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>
        <w:rPr>
          <w:rFonts w:eastAsia="Times New Roman" w:cs="Arial"/>
          <w:sz w:val="22"/>
          <w:szCs w:val="20"/>
          <w:lang w:eastAsia="ar-SA"/>
        </w:rPr>
        <w:t xml:space="preserve">Agenda on </w:t>
      </w:r>
      <w:r w:rsidR="00C83FB6">
        <w:rPr>
          <w:rFonts w:eastAsia="맑은 고딕" w:cs="Arial" w:hint="eastAsia"/>
          <w:sz w:val="22"/>
          <w:szCs w:val="20"/>
          <w:lang w:eastAsia="ko-KR"/>
        </w:rPr>
        <w:t>FRMCS</w:t>
      </w:r>
      <w:r>
        <w:rPr>
          <w:rFonts w:eastAsia="Times New Roman" w:cs="Arial"/>
          <w:sz w:val="22"/>
          <w:szCs w:val="20"/>
          <w:lang w:eastAsia="ar-SA"/>
        </w:rPr>
        <w:t xml:space="preserve"> Drafting Session</w:t>
      </w:r>
    </w:p>
    <w:p w:rsidR="005774BF" w:rsidRPr="00C94126" w:rsidRDefault="005774BF" w:rsidP="005774BF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8.1 FS_FRMCS2 [SP-170588]</w:t>
      </w:r>
    </w:p>
    <w:p w:rsidR="005774BF" w:rsidRPr="00F45489" w:rsidRDefault="005774BF" w:rsidP="005774BF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FRMCS Drafting Session Chair / Vice Chairma</w:t>
      </w:r>
      <w:r w:rsidRPr="00F45489">
        <w:rPr>
          <w:rFonts w:eastAsia="Times New Roman" w:cs="Arial"/>
          <w:sz w:val="22"/>
          <w:szCs w:val="20"/>
          <w:lang w:eastAsia="ar-SA"/>
        </w:rPr>
        <w:t>n</w:t>
      </w:r>
    </w:p>
    <w:p w:rsidR="005774BF" w:rsidRPr="00F45489" w:rsidRDefault="005774BF" w:rsidP="005774BF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Ki-Dong Lee (kidong.lee (at) lge</w:t>
      </w:r>
      <w:r w:rsidR="000F3D3D">
        <w:rPr>
          <w:rFonts w:eastAsia="Times New Roman" w:cs="Arial"/>
          <w:sz w:val="22"/>
          <w:szCs w:val="20"/>
          <w:lang w:eastAsia="ar-SA"/>
        </w:rPr>
        <w:t>.</w:t>
      </w:r>
      <w:r>
        <w:rPr>
          <w:rFonts w:eastAsia="Times New Roman" w:cs="Arial"/>
          <w:sz w:val="22"/>
          <w:szCs w:val="20"/>
          <w:lang w:eastAsia="ar-SA"/>
        </w:rPr>
        <w:t>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AA0E5E" w:rsidRPr="00F45489" w:rsidRDefault="00AA0E5E" w:rsidP="00AA0E5E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5774BF">
        <w:rPr>
          <w:rFonts w:eastAsia="맑은 고딕" w:cs="Arial" w:hint="eastAsia"/>
          <w:bCs/>
          <w:sz w:val="36"/>
          <w:szCs w:val="36"/>
          <w:lang w:eastAsia="ko-KR"/>
        </w:rPr>
        <w:t>FRMCS DRAFTING SESSION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 </w:t>
      </w:r>
    </w:p>
    <w:p w:rsidR="005774BF" w:rsidRDefault="005774BF" w:rsidP="00AA0E5E">
      <w:pPr>
        <w:keepNext/>
        <w:suppressAutoHyphens/>
        <w:spacing w:after="120" w:line="240" w:lineRule="auto"/>
        <w:rPr>
          <w:rFonts w:eastAsia="Arial Unicode MS" w:cs="Arial"/>
          <w:bCs/>
          <w:sz w:val="36"/>
          <w:szCs w:val="36"/>
          <w:lang w:eastAsia="ko-KR"/>
        </w:rPr>
      </w:pPr>
    </w:p>
    <w:p w:rsidR="00C83FB6" w:rsidRPr="00C83FB6" w:rsidRDefault="00C83FB6" w:rsidP="00AA0E5E">
      <w:pPr>
        <w:keepNext/>
        <w:suppressAutoHyphens/>
        <w:spacing w:after="120" w:line="240" w:lineRule="auto"/>
        <w:rPr>
          <w:rFonts w:eastAsia="Arial Unicode MS" w:cs="Arial"/>
          <w:bCs/>
          <w:sz w:val="32"/>
          <w:szCs w:val="32"/>
          <w:lang w:eastAsia="ko-KR"/>
        </w:rPr>
      </w:pPr>
      <w:r w:rsidRPr="00C83FB6">
        <w:rPr>
          <w:rFonts w:eastAsia="Arial Unicode MS" w:cs="Arial" w:hint="eastAsia"/>
          <w:bCs/>
          <w:sz w:val="32"/>
          <w:szCs w:val="32"/>
          <w:lang w:eastAsia="ko-KR"/>
        </w:rPr>
        <w:t>Scope: Rel-15 FS_FRMCS/MONASTERY, Rel-16 FS_FRMCS2/MONASTERY2</w:t>
      </w:r>
    </w:p>
    <w:p w:rsidR="005774BF" w:rsidRDefault="005774BF" w:rsidP="00AA0E5E">
      <w:pPr>
        <w:suppressAutoHyphens/>
        <w:spacing w:after="0" w:line="240" w:lineRule="auto"/>
        <w:rPr>
          <w:rFonts w:eastAsia="맑은 고딕" w:cs="Arial"/>
          <w:iCs/>
          <w:sz w:val="24"/>
          <w:szCs w:val="28"/>
          <w:lang w:eastAsia="ko-KR"/>
        </w:rPr>
      </w:pPr>
    </w:p>
    <w:p w:rsidR="00AA0E5E" w:rsidRPr="008754F9" w:rsidRDefault="00AA0E5E" w:rsidP="00AA0E5E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AA0E5E" w:rsidRPr="00C83FB6" w:rsidRDefault="00AA0E5E" w:rsidP="00AA0E5E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b/>
          <w:color w:val="00B050"/>
          <w:sz w:val="24"/>
          <w:szCs w:val="24"/>
          <w:lang w:eastAsia="ar-SA"/>
        </w:rPr>
      </w:pPr>
      <w:r w:rsidRPr="00C83FB6">
        <w:rPr>
          <w:rFonts w:eastAsia="Arial Unicode MS" w:cs="Arial"/>
          <w:b/>
          <w:color w:val="00B050"/>
          <w:sz w:val="24"/>
          <w:szCs w:val="24"/>
          <w:lang w:eastAsia="ar-SA"/>
        </w:rPr>
        <w:t>Room B: Breakout</w:t>
      </w:r>
      <w:r w:rsidRPr="00C83FB6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Pr="00C83FB6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Pr="00C83FB6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</w:p>
    <w:p w:rsidR="00AA0E5E" w:rsidRPr="00015298" w:rsidRDefault="00AA0E5E" w:rsidP="00AA0E5E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9521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  <w:gridCol w:w="2305"/>
      </w:tblGrid>
      <w:tr w:rsidR="00A014FE" w:rsidRPr="00015298" w:rsidTr="00A014F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014FE" w:rsidRPr="00015298" w:rsidRDefault="00A014FE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A014FE" w:rsidRPr="00015298" w:rsidRDefault="00A014FE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A014FE" w:rsidRPr="00015298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A014FE" w:rsidRPr="00015298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A014FE" w:rsidRPr="00015298" w:rsidRDefault="00A014FE" w:rsidP="00AA0E5E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A014FE" w:rsidRPr="00015298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</w:tr>
      <w:tr w:rsidR="00A014FE" w:rsidRPr="00AB0F3E" w:rsidTr="00A014F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A014FE" w:rsidRPr="00F12488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EAF1DD" w:themeFill="accent3" w:themeFillTint="33"/>
            <w:vAlign w:val="center"/>
          </w:tcPr>
          <w:p w:rsidR="00A014FE" w:rsidRPr="00AB0F3E" w:rsidRDefault="00A014FE" w:rsidP="004275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A014FE" w:rsidRPr="00AB0F3E" w:rsidRDefault="00A014FE" w:rsidP="004275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08:50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EAF1DD" w:themeFill="accent3" w:themeFillTint="33"/>
            <w:vAlign w:val="center"/>
          </w:tcPr>
          <w:p w:rsidR="00A014FE" w:rsidRPr="00AB0F3E" w:rsidRDefault="00A014FE" w:rsidP="007E20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4FE">
              <w:rPr>
                <w:rFonts w:eastAsia="MS Mincho" w:cs="Arial"/>
                <w:b/>
                <w:color w:val="FF0000"/>
                <w:kern w:val="24"/>
                <w:sz w:val="24"/>
                <w:szCs w:val="24"/>
                <w:highlight w:val="green"/>
                <w:u w:val="single"/>
                <w:lang w:eastAsia="ja-JP"/>
              </w:rPr>
              <w:t>(Rm A)</w:t>
            </w:r>
            <w:r w:rsidRPr="00A014FE">
              <w:rPr>
                <w:rFonts w:eastAsia="MS Mincho" w:cs="Arial"/>
                <w:b/>
                <w:color w:val="FF0000"/>
                <w:sz w:val="24"/>
                <w:szCs w:val="24"/>
                <w:u w:val="single"/>
                <w:lang w:eastAsia="ja-JP"/>
              </w:rPr>
              <w:t>:</w:t>
            </w:r>
          </w:p>
          <w:p w:rsidR="00A014FE" w:rsidRPr="00AB0F3E" w:rsidRDefault="00A014FE" w:rsidP="007E20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</w:t>
            </w:r>
          </w:p>
        </w:tc>
      </w:tr>
      <w:tr w:rsidR="00A014FE" w:rsidRPr="00AB0F3E" w:rsidTr="00A014F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14FE" w:rsidRPr="00AB0F3E" w:rsidRDefault="00A014FE" w:rsidP="007E707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14FE" w:rsidRPr="00AB0F3E" w:rsidRDefault="00A014FE" w:rsidP="007E202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14FE" w:rsidRPr="00AB0F3E" w:rsidRDefault="00A014FE" w:rsidP="00D771B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A014FE" w:rsidRPr="00AB0F3E" w:rsidTr="00A014FE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014FE" w:rsidRPr="00AB0F3E" w:rsidTr="00A014F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14FE" w:rsidRPr="00CF100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AF1DD" w:themeFill="accent3" w:themeFillTint="33"/>
            <w:vAlign w:val="center"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5GLAN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14FE" w:rsidRPr="00185E3F" w:rsidRDefault="00A014FE" w:rsidP="00D771B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A014FE" w:rsidRPr="00AB0F3E" w:rsidTr="00A014F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014FE" w:rsidRPr="00AB0F3E" w:rsidRDefault="00A014FE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014FE" w:rsidRPr="00AB0F3E" w:rsidTr="00A014F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AF1DD" w:themeFill="accent3" w:themeFillTint="33"/>
            <w:vAlign w:val="center"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014F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CAV </w:t>
            </w:r>
          </w:p>
          <w:p w:rsidR="00A014F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(not rail related)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A014FE" w:rsidRPr="00AB0F3E" w:rsidRDefault="00A014FE" w:rsidP="003966A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AF1DD" w:themeFill="accent3" w:themeFillTint="33"/>
            <w:vAlign w:val="center"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Plenary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014F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5GLAN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14FE" w:rsidRPr="00AB0F3E" w:rsidRDefault="00A014FE" w:rsidP="00D771B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A014FE" w:rsidRPr="00AB0F3E" w:rsidTr="00A014F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014FE" w:rsidRPr="00AB0F3E" w:rsidRDefault="00A014FE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014FE" w:rsidRPr="00015298" w:rsidTr="00A014F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AF1DD" w:themeFill="accent3" w:themeFillTint="33"/>
            <w:vAlign w:val="center"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A014F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CAV/5GLAN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A014FE" w:rsidRPr="004C4A40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014FE" w:rsidRPr="00AB0F3E" w:rsidRDefault="00A014FE" w:rsidP="00D771B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A014FE" w:rsidRPr="00AB0F3E" w:rsidTr="00A014F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415AA2" w:rsidRDefault="00A014FE" w:rsidP="00AA0E5E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A014FE" w:rsidRPr="00015298" w:rsidTr="00A014F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A014FE" w:rsidRPr="00AB0F3E" w:rsidRDefault="00A014FE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014FE" w:rsidRPr="005A2472" w:rsidRDefault="00A014FE" w:rsidP="003271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A014FE" w:rsidRPr="006620C9" w:rsidRDefault="00A014FE" w:rsidP="004275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A014FE" w:rsidRPr="00AB0F3E" w:rsidRDefault="00A014FE" w:rsidP="00AA0E5E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A014FE" w:rsidRPr="00AB0F3E" w:rsidRDefault="00A014FE" w:rsidP="00AA0E5E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A014FE" w:rsidRPr="00AB0F3E" w:rsidRDefault="00A014FE" w:rsidP="00AA0E5E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3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014FE" w:rsidRPr="00A34A89" w:rsidRDefault="00A014FE" w:rsidP="00D771B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AA0E5E" w:rsidRPr="00015298" w:rsidRDefault="00AA0E5E" w:rsidP="00AA0E5E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AA0E5E" w:rsidRPr="008754F9" w:rsidRDefault="00AA0E5E" w:rsidP="00AA0E5E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AA0E5E" w:rsidRDefault="00AA0E5E" w:rsidP="00AA0E5E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AA0E5E" w:rsidRDefault="00AA0E5E" w:rsidP="00AA0E5E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AA0E5E" w:rsidRDefault="00AA0E5E" w:rsidP="00AA0E5E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AA0E5E" w:rsidRDefault="00AA0E5E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343766" w:rsidRDefault="00343766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:rsidR="00343766" w:rsidRDefault="00343766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Ki-Dong Lee: FRMCS/MONASTERY</w:t>
      </w:r>
    </w:p>
    <w:p w:rsidR="00410BCE" w:rsidRDefault="00410BCE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918"/>
        <w:gridCol w:w="2474"/>
        <w:gridCol w:w="4060"/>
        <w:gridCol w:w="2042"/>
        <w:gridCol w:w="3402"/>
      </w:tblGrid>
      <w:tr w:rsidR="007B687E" w:rsidRPr="00B04844" w:rsidTr="00113CF5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B687E" w:rsidRDefault="007B687E" w:rsidP="007B687E">
            <w:pPr>
              <w:pStyle w:val="Heading2"/>
            </w:pPr>
            <w:r>
              <w:t>Rel-15 correction and clarification CRs</w:t>
            </w:r>
          </w:p>
          <w:p w:rsidR="007B687E" w:rsidRPr="00012C8A" w:rsidRDefault="007B687E" w:rsidP="007B687E">
            <w:pPr>
              <w:pStyle w:val="BodyText"/>
            </w:pPr>
            <w:r>
              <w:t>As Release 15 is now frozen for Stage 1, no more new functionality</w:t>
            </w:r>
          </w:p>
        </w:tc>
      </w:tr>
      <w:tr w:rsidR="006F37F6" w:rsidRPr="00997634" w:rsidTr="00113CF5">
        <w:tblPrEx>
          <w:shd w:val="clear" w:color="auto" w:fill="auto"/>
        </w:tblPrEx>
        <w:trPr>
          <w:trHeight w:val="227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6F37F6" w:rsidRPr="00997634" w:rsidRDefault="006F37F6" w:rsidP="00745C94">
            <w:pPr>
              <w:pStyle w:val="Heading5"/>
              <w:rPr>
                <w:rFonts w:cs="Arial"/>
              </w:rPr>
            </w:pPr>
            <w:r w:rsidRPr="00997634">
              <w:rPr>
                <w:rFonts w:cs="Arial"/>
              </w:rPr>
              <w:t>MONASTERY</w:t>
            </w:r>
            <w:r w:rsidR="00410BCE">
              <w:rPr>
                <w:rFonts w:cs="Arial"/>
              </w:rPr>
              <w:t>/FRMCS</w:t>
            </w:r>
          </w:p>
        </w:tc>
      </w:tr>
      <w:tr w:rsidR="00113CF5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049" w:rsidRPr="0032762B" w:rsidRDefault="00753049" w:rsidP="007530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049" w:rsidRPr="00C41CC2" w:rsidRDefault="000F3D3D" w:rsidP="00753049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9" w:history="1">
              <w:r w:rsidR="00753049" w:rsidRPr="000F3D3D">
                <w:rPr>
                  <w:rStyle w:val="Hyperlink"/>
                  <w:rFonts w:cs="Arial"/>
                </w:rPr>
                <w:t>S1-173027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049" w:rsidRPr="0032762B" w:rsidRDefault="00753049" w:rsidP="00753049">
            <w:pPr>
              <w:snapToGrid w:val="0"/>
              <w:spacing w:after="0" w:line="240" w:lineRule="auto"/>
            </w:pPr>
            <w:r>
              <w:rPr>
                <w:noProof/>
              </w:rPr>
              <w:t>Kapsch CarrierCom, 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049" w:rsidRPr="0032762B" w:rsidRDefault="00753049" w:rsidP="00753049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280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rPr>
                <w:noProof/>
              </w:rPr>
              <w:t>Correction to requirement on usage of ulisted functional alias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049" w:rsidRPr="0032762B" w:rsidRDefault="00753049" w:rsidP="0075304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049" w:rsidRPr="0032762B" w:rsidRDefault="00753049" w:rsidP="0075304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MONASTERY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042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</w:tc>
      </w:tr>
      <w:tr w:rsidR="00113CF5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006" w:rsidRPr="00115D52" w:rsidRDefault="00D2600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006" w:rsidRPr="00D877A7" w:rsidRDefault="000F3D3D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0" w:history="1">
              <w:r w:rsidR="00D26006" w:rsidRPr="000F3D3D">
                <w:rPr>
                  <w:rStyle w:val="Hyperlink"/>
                  <w:rFonts w:cs="Arial"/>
                </w:rPr>
                <w:t>S1-173148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006" w:rsidRPr="00115D52" w:rsidRDefault="00D26006" w:rsidP="00745C94">
            <w:pPr>
              <w:snapToGrid w:val="0"/>
              <w:spacing w:after="0" w:line="240" w:lineRule="auto"/>
            </w:pPr>
            <w:r>
              <w:t>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006" w:rsidRPr="0032762B" w:rsidRDefault="00D26006" w:rsidP="00745C94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179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rPr>
                <w:noProof/>
              </w:rPr>
              <w:t xml:space="preserve">Correction on behavior of groups configured for multi talker control wrt </w:t>
            </w:r>
            <w:r>
              <w:rPr>
                <w:noProof/>
              </w:rPr>
              <w:lastRenderedPageBreak/>
              <w:t>groups using public safety floor control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006" w:rsidRPr="0032762B" w:rsidRDefault="00D2600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6006" w:rsidRDefault="00D26006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MONASTERY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055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F</w:t>
            </w:r>
          </w:p>
          <w:p w:rsidR="00D26006" w:rsidRDefault="00D26006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lastRenderedPageBreak/>
              <w:t>Moved from 8.1</w:t>
            </w:r>
          </w:p>
          <w:p w:rsidR="00D26006" w:rsidRPr="0032762B" w:rsidRDefault="00391E45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91E45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affected 6.2.3.7.1</w:t>
            </w:r>
          </w:p>
        </w:tc>
      </w:tr>
      <w:tr w:rsidR="00113CF5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F6" w:rsidRPr="0032762B" w:rsidRDefault="006F37F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62B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F6" w:rsidRPr="00C41CC2" w:rsidRDefault="000F3D3D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1" w:history="1">
              <w:r w:rsidR="006F37F6" w:rsidRPr="000F3D3D">
                <w:rPr>
                  <w:rStyle w:val="Hyperlink"/>
                  <w:rFonts w:cs="Arial"/>
                </w:rPr>
                <w:t>S1-173</w:t>
              </w:r>
              <w:r w:rsidR="006F37F6" w:rsidRPr="000F3D3D">
                <w:rPr>
                  <w:rStyle w:val="Hyperlink"/>
                  <w:rFonts w:cs="Arial"/>
                </w:rPr>
                <w:t>0</w:t>
              </w:r>
              <w:r w:rsidR="006F37F6" w:rsidRPr="000F3D3D">
                <w:rPr>
                  <w:rStyle w:val="Hyperlink"/>
                  <w:rFonts w:cs="Arial"/>
                </w:rPr>
                <w:t>86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F6" w:rsidRPr="0032762B" w:rsidRDefault="006F37F6" w:rsidP="00745C94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F6" w:rsidRPr="0032762B" w:rsidRDefault="006F37F6" w:rsidP="00745C94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280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rPr>
                <w:noProof/>
                <w:lang w:val="en-US"/>
              </w:rPr>
              <w:t>Update requirement for Functional alias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F6" w:rsidRPr="0032762B" w:rsidRDefault="006F37F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F6" w:rsidRDefault="006F37F6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MONASTERY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043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 w:rsidRPr="0043687E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</w:t>
            </w:r>
          </w:p>
          <w:p w:rsidR="006F37F6" w:rsidRPr="0032762B" w:rsidRDefault="006F37F6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04BA4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Cat-</w:t>
            </w:r>
            <w:r>
              <w:rPr>
                <w:rFonts w:eastAsia="Times New Roman" w:cs="Arial"/>
                <w:szCs w:val="18"/>
                <w:highlight w:val="yellow"/>
                <w:lang w:val="en-US" w:eastAsia="ar-SA"/>
              </w:rPr>
              <w:t>C</w:t>
            </w:r>
            <w:r w:rsidRPr="00804BA4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 to a frozen Release?</w:t>
            </w:r>
          </w:p>
        </w:tc>
      </w:tr>
      <w:tr w:rsidR="00113CF5" w:rsidRPr="00A75C05" w:rsidTr="00D765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F6" w:rsidRPr="0032762B" w:rsidRDefault="006F37F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F6" w:rsidRPr="00C41CC2" w:rsidRDefault="000F3D3D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2" w:history="1">
              <w:r w:rsidR="006F37F6" w:rsidRPr="000F3D3D">
                <w:rPr>
                  <w:rStyle w:val="Hyperlink"/>
                  <w:rFonts w:cs="Arial"/>
                </w:rPr>
                <w:t>S1-173087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F6" w:rsidRPr="0032762B" w:rsidRDefault="006F37F6" w:rsidP="00745C94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F6" w:rsidRPr="0032762B" w:rsidRDefault="006F37F6" w:rsidP="00745C94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179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rPr>
                <w:noProof/>
                <w:lang w:val="en-US" w:eastAsia="zh-CN"/>
              </w:rPr>
              <w:t>E</w:t>
            </w:r>
            <w:r>
              <w:rPr>
                <w:rFonts w:hint="eastAsia"/>
                <w:noProof/>
                <w:lang w:val="en-US" w:eastAsia="zh-CN"/>
              </w:rPr>
              <w:t>ditorial changes for 6.2.3.7 multi-talker control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F6" w:rsidRPr="0032762B" w:rsidRDefault="006F37F6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37F6" w:rsidRDefault="006F37F6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MONASTERY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054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D</w:t>
            </w:r>
          </w:p>
          <w:p w:rsidR="006F37F6" w:rsidRPr="0032762B" w:rsidRDefault="006F37F6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04BA4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Cat-</w:t>
            </w:r>
            <w:r>
              <w:rPr>
                <w:rFonts w:eastAsia="Times New Roman" w:cs="Arial"/>
                <w:szCs w:val="18"/>
                <w:highlight w:val="yellow"/>
                <w:lang w:val="en-US" w:eastAsia="ar-SA"/>
              </w:rPr>
              <w:t>D</w:t>
            </w:r>
            <w:r w:rsidRPr="00804BA4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 to a frozen Release?</w:t>
            </w:r>
          </w:p>
        </w:tc>
      </w:tr>
      <w:tr w:rsidR="00410BCE" w:rsidRPr="00A75C05" w:rsidTr="00D765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10BCE" w:rsidRPr="00D76597" w:rsidRDefault="00410BCE" w:rsidP="007759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659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10BCE" w:rsidRPr="00D76597" w:rsidRDefault="000F3D3D" w:rsidP="0077595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410BCE" w:rsidRPr="00D76597">
                <w:rPr>
                  <w:rStyle w:val="Hyperlink"/>
                  <w:rFonts w:cs="Arial"/>
                  <w:color w:val="auto"/>
                </w:rPr>
                <w:t>S1-17</w:t>
              </w:r>
              <w:r w:rsidR="00410BCE" w:rsidRPr="00D76597">
                <w:rPr>
                  <w:rStyle w:val="Hyperlink"/>
                  <w:rFonts w:cs="Arial"/>
                  <w:color w:val="auto"/>
                </w:rPr>
                <w:t>3</w:t>
              </w:r>
              <w:r w:rsidR="00410BCE" w:rsidRPr="00D76597">
                <w:rPr>
                  <w:rStyle w:val="Hyperlink"/>
                  <w:rFonts w:cs="Arial"/>
                  <w:color w:val="auto"/>
                </w:rPr>
                <w:t>1</w:t>
              </w:r>
              <w:r w:rsidR="00410BCE" w:rsidRPr="00D76597">
                <w:rPr>
                  <w:rStyle w:val="Hyperlink"/>
                  <w:rFonts w:cs="Arial"/>
                  <w:color w:val="auto"/>
                </w:rPr>
                <w:t>51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10BCE" w:rsidRPr="00D76597" w:rsidRDefault="00410BCE" w:rsidP="00775950">
            <w:pPr>
              <w:snapToGrid w:val="0"/>
              <w:spacing w:after="0" w:line="240" w:lineRule="auto"/>
            </w:pPr>
            <w:r w:rsidRPr="00D76597">
              <w:t>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10BCE" w:rsidRPr="00D76597" w:rsidRDefault="00410BCE" w:rsidP="00775950">
            <w:pPr>
              <w:snapToGrid w:val="0"/>
              <w:spacing w:after="0" w:line="240" w:lineRule="auto"/>
            </w:pPr>
            <w:r w:rsidRPr="00D76597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D76597">
              <w:rPr>
                <w:noProof/>
              </w:rPr>
              <w:t>Updating Role Management to reflect relationship of FRMCS Equipment, FRMCS User and functional identity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10BCE" w:rsidRPr="00D76597" w:rsidRDefault="00D76597" w:rsidP="007759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6597">
              <w:rPr>
                <w:rFonts w:eastAsia="Times New Roman" w:cs="Arial"/>
                <w:szCs w:val="18"/>
                <w:lang w:eastAsia="ar-SA"/>
              </w:rPr>
              <w:t>Revised to S1-173351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10BCE" w:rsidRPr="00D76597" w:rsidRDefault="00410BCE" w:rsidP="00775950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76597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D76597">
              <w:rPr>
                <w:noProof/>
              </w:rPr>
              <w:t>FS_FRMCS</w:t>
            </w:r>
            <w:r w:rsidRPr="00D76597">
              <w:rPr>
                <w:rFonts w:eastAsia="Times New Roman" w:cs="Arial"/>
                <w:szCs w:val="18"/>
                <w:lang w:val="en-US" w:eastAsia="ar-SA"/>
              </w:rPr>
              <w:t xml:space="preserve"> Rel-15 CR0027R- Cat F</w:t>
            </w:r>
          </w:p>
          <w:p w:rsidR="00410BCE" w:rsidRPr="00D76597" w:rsidRDefault="00410BCE" w:rsidP="00775950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76597">
              <w:rPr>
                <w:rFonts w:eastAsia="Arial Unicode MS" w:cs="Arial"/>
                <w:szCs w:val="18"/>
                <w:lang w:val="en-US" w:eastAsia="ar-SA"/>
              </w:rPr>
              <w:t>Moved from 8.1</w:t>
            </w:r>
          </w:p>
        </w:tc>
      </w:tr>
      <w:tr w:rsidR="000A7628" w:rsidRPr="00A75C05" w:rsidTr="00D765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76597" w:rsidRDefault="000A7628" w:rsidP="007759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659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76597" w:rsidRDefault="000A7628" w:rsidP="00775950">
            <w:pPr>
              <w:snapToGrid w:val="0"/>
              <w:spacing w:after="0" w:line="240" w:lineRule="auto"/>
              <w:rPr>
                <w:rFonts w:cs="Arial"/>
              </w:rPr>
            </w:pPr>
            <w:hyperlink r:id="rId14" w:history="1">
              <w:r w:rsidRPr="00D76597">
                <w:rPr>
                  <w:rStyle w:val="Hyperlink"/>
                  <w:rFonts w:cs="Arial"/>
                  <w:color w:val="auto"/>
                </w:rPr>
                <w:t>S1-173351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76597" w:rsidRDefault="000A7628" w:rsidP="00775950">
            <w:pPr>
              <w:snapToGrid w:val="0"/>
              <w:spacing w:after="0" w:line="240" w:lineRule="auto"/>
            </w:pPr>
            <w:r w:rsidRPr="00D76597">
              <w:t>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76597" w:rsidRDefault="000A7628" w:rsidP="007759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6597">
              <w:rPr>
                <w:rFonts w:eastAsia="Times New Roman" w:cs="Arial"/>
                <w:szCs w:val="18"/>
                <w:lang w:eastAsia="ar-SA"/>
              </w:rPr>
              <w:t>CR22.889v15.0.0: Updating Role Management to reflect relationship of FRMCS Equipment, FRMCS User and functional identity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774BF" w:rsidRDefault="000A7628" w:rsidP="00EB0CDE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 w:rsidRPr="005774BF">
              <w:rPr>
                <w:rFonts w:eastAsia="맑은 고딕" w:cs="Arial" w:hint="eastAsia"/>
                <w:szCs w:val="18"/>
                <w:highlight w:val="magenta"/>
                <w:lang w:eastAsia="ko-KR"/>
              </w:rPr>
              <w:t xml:space="preserve">Revised </w:t>
            </w:r>
            <w:proofErr w:type="spellStart"/>
            <w:r w:rsidRPr="005774BF">
              <w:rPr>
                <w:rFonts w:eastAsia="맑은 고딕" w:cs="Arial" w:hint="eastAsia"/>
                <w:szCs w:val="18"/>
                <w:highlight w:val="magenta"/>
                <w:lang w:eastAsia="ko-KR"/>
              </w:rPr>
              <w:t>b/f</w:t>
            </w:r>
            <w:proofErr w:type="spellEnd"/>
            <w:r w:rsidRPr="005774BF">
              <w:rPr>
                <w:rFonts w:eastAsia="맑은 고딕" w:cs="Arial" w:hint="eastAsia"/>
                <w:szCs w:val="18"/>
                <w:highlight w:val="magenta"/>
                <w:lang w:eastAsia="ko-KR"/>
              </w:rPr>
              <w:t xml:space="preserve"> PRES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76597" w:rsidRDefault="000A7628" w:rsidP="00775950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D76597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D76597">
              <w:rPr>
                <w:i/>
                <w:noProof/>
              </w:rPr>
              <w:t>FS_FRMCS</w:t>
            </w:r>
            <w:r w:rsidRPr="00D76597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Rel-15 CR0027R- Cat F</w:t>
            </w:r>
          </w:p>
          <w:p w:rsidR="000A7628" w:rsidRDefault="000A7628" w:rsidP="00775950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76597">
              <w:rPr>
                <w:rFonts w:eastAsia="Arial Unicode MS" w:cs="Arial"/>
                <w:i/>
                <w:szCs w:val="18"/>
                <w:lang w:val="en-US" w:eastAsia="ar-SA"/>
              </w:rPr>
              <w:t>Moved from 8.1</w:t>
            </w:r>
          </w:p>
          <w:p w:rsidR="000A7628" w:rsidRPr="00D76597" w:rsidRDefault="000A7628" w:rsidP="00775950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76597">
              <w:rPr>
                <w:rFonts w:eastAsia="Times New Roman" w:cs="Arial"/>
                <w:szCs w:val="18"/>
                <w:lang w:val="en-US" w:eastAsia="ar-SA"/>
              </w:rPr>
              <w:t>Revision of S1-173151.</w:t>
            </w:r>
          </w:p>
        </w:tc>
      </w:tr>
      <w:tr w:rsidR="000A7628" w:rsidRPr="00B04844" w:rsidTr="00113CF5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0A7628" w:rsidRPr="00F45489" w:rsidRDefault="000A7628" w:rsidP="00753049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Rel-16</w:t>
            </w:r>
            <w:r w:rsidRPr="00466912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Work Item contributions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</w:t>
            </w:r>
          </w:p>
        </w:tc>
      </w:tr>
      <w:tr w:rsidR="000A7628" w:rsidRPr="00B04844" w:rsidTr="00113CF5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A7628" w:rsidRDefault="000A7628" w:rsidP="00753049">
            <w:pPr>
              <w:pStyle w:val="Heading2"/>
            </w:pPr>
            <w:r w:rsidRPr="00487CB8">
              <w:t>MONASTERY</w:t>
            </w:r>
            <w:r>
              <w:t xml:space="preserve">2: </w:t>
            </w:r>
            <w:r w:rsidRPr="00046F1E">
              <w:rPr>
                <w:lang w:val="en-US"/>
              </w:rPr>
              <w:t>Mobile Communication System for Railways</w:t>
            </w:r>
            <w:r>
              <w:rPr>
                <w:lang w:val="en-US"/>
              </w:rPr>
              <w:t xml:space="preserve"> 2</w:t>
            </w:r>
            <w:r>
              <w:t xml:space="preserve"> [</w:t>
            </w:r>
            <w:r w:rsidRPr="00012C8A">
              <w:rPr>
                <w:bCs/>
                <w:iCs/>
              </w:rPr>
              <w:t>SP-170451</w:t>
            </w:r>
            <w:r>
              <w:t>]</w:t>
            </w:r>
          </w:p>
        </w:tc>
      </w:tr>
      <w:tr w:rsidR="000A7628" w:rsidRPr="00411066" w:rsidTr="00113CF5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0A7628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A7628" w:rsidRPr="00BC469F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0A7628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TS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22.</w:t>
            </w:r>
            <w:r>
              <w:rPr>
                <w:rFonts w:eastAsia="Arial Unicode MS" w:cs="Arial"/>
                <w:szCs w:val="18"/>
                <w:lang w:val="fr-FR" w:eastAsia="ar-SA"/>
              </w:rPr>
              <w:t>289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v</w:t>
            </w:r>
            <w:r>
              <w:rPr>
                <w:rFonts w:eastAsia="Arial Unicode MS" w:cs="Arial"/>
                <w:szCs w:val="18"/>
                <w:lang w:val="fr-FR" w:eastAsia="ar-SA"/>
              </w:rPr>
              <w:t>0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.</w:t>
            </w:r>
            <w:r>
              <w:rPr>
                <w:rFonts w:eastAsia="Arial Unicode MS" w:cs="Arial"/>
                <w:szCs w:val="18"/>
                <w:lang w:val="fr-FR" w:eastAsia="ar-SA"/>
              </w:rPr>
              <w:t>0.0</w:t>
            </w:r>
          </w:p>
          <w:p w:rsidR="000A7628" w:rsidRPr="00BE20C8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E20C8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BE20C8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BE20C8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:rsidR="000A7628" w:rsidRPr="009E5DB8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9E5DB8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9E5DB8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 w:rsidRPr="00A23700">
              <w:rPr>
                <w:rFonts w:eastAsia="Arial Unicode MS" w:cs="Arial"/>
                <w:szCs w:val="18"/>
                <w:lang w:val="fr-FR" w:eastAsia="ar-SA"/>
              </w:rPr>
              <w:t>0%</w:t>
            </w:r>
          </w:p>
          <w:p w:rsidR="000A7628" w:rsidRPr="00BE20C8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" w:history="1">
              <w:r w:rsidRPr="000F3D3D">
                <w:rPr>
                  <w:rStyle w:val="Hyperlink"/>
                  <w:rFonts w:cs="Arial"/>
                </w:rPr>
                <w:t>S1-173034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</w:pPr>
            <w:r w:rsidRPr="00115D52">
              <w:t>FirstNet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</w:pPr>
            <w:r w:rsidRPr="00115D52">
              <w:rPr>
                <w:rFonts w:eastAsia="Times New Roman" w:cs="Arial"/>
                <w:szCs w:val="18"/>
                <w:lang w:eastAsia="ar-SA"/>
              </w:rPr>
              <w:t>Integrated FRMCS Floor Control Requirements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Moved from 7.2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774BF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74B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774BF" w:rsidRDefault="000A7628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6" w:history="1">
              <w:r w:rsidRPr="000F3D3D">
                <w:rPr>
                  <w:rStyle w:val="Hyperlink"/>
                  <w:rFonts w:cs="Arial"/>
                </w:rPr>
                <w:t>S1-173088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774BF" w:rsidRDefault="000A7628" w:rsidP="00D877A7">
            <w:pPr>
              <w:snapToGrid w:val="0"/>
              <w:spacing w:after="0" w:line="240" w:lineRule="auto"/>
            </w:pPr>
            <w:r w:rsidRPr="005774BF">
              <w:t>Huawei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774BF" w:rsidRDefault="000A7628" w:rsidP="00D877A7">
            <w:pPr>
              <w:snapToGrid w:val="0"/>
              <w:spacing w:after="0" w:line="240" w:lineRule="auto"/>
            </w:pPr>
            <w:r w:rsidRPr="005774BF">
              <w:rPr>
                <w:rFonts w:eastAsia="Times New Roman" w:cs="Arial"/>
                <w:szCs w:val="18"/>
                <w:lang w:eastAsia="ar-SA"/>
              </w:rPr>
              <w:t xml:space="preserve">CR22.280v15.0.0: </w:t>
            </w:r>
            <w:r w:rsidRPr="005774BF">
              <w:rPr>
                <w:noProof/>
                <w:lang w:eastAsia="zh-CN"/>
              </w:rPr>
              <w:t>M</w:t>
            </w:r>
            <w:r w:rsidRPr="005774BF">
              <w:rPr>
                <w:rFonts w:hint="eastAsia"/>
                <w:noProof/>
                <w:lang w:eastAsia="zh-CN"/>
              </w:rPr>
              <w:t>erge/terminate the ongoing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774BF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74BF">
              <w:rPr>
                <w:rFonts w:eastAsia="Times New Roman" w:cs="Arial"/>
                <w:szCs w:val="18"/>
                <w:lang w:eastAsia="ar-SA"/>
              </w:rPr>
              <w:t>Revised to S1-173350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5774BF" w:rsidRDefault="000A7628" w:rsidP="00D877A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774BF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5774BF">
              <w:rPr>
                <w:noProof/>
              </w:rPr>
              <w:t>MONASTERY</w:t>
            </w:r>
            <w:r w:rsidRPr="005774BF">
              <w:rPr>
                <w:noProof/>
                <w:highlight w:val="yellow"/>
              </w:rPr>
              <w:t>2</w:t>
            </w:r>
            <w:r w:rsidRPr="005774BF">
              <w:rPr>
                <w:rFonts w:eastAsia="Times New Roman" w:cs="Arial"/>
                <w:szCs w:val="18"/>
                <w:lang w:val="en-US" w:eastAsia="ar-SA"/>
              </w:rPr>
              <w:t xml:space="preserve"> Rel-16 CR0044R- Cat B</w:t>
            </w:r>
          </w:p>
          <w:p w:rsidR="000A7628" w:rsidRPr="005774BF" w:rsidRDefault="000A7628" w:rsidP="00D877A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774BF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affected: 5.4.2</w:t>
            </w:r>
          </w:p>
          <w:p w:rsidR="000A7628" w:rsidRPr="005774BF" w:rsidRDefault="000A7628" w:rsidP="00D877A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774BF">
              <w:rPr>
                <w:rFonts w:eastAsia="Times New Roman" w:cs="Arial"/>
                <w:szCs w:val="18"/>
                <w:highlight w:val="yellow"/>
                <w:lang w:val="en-US" w:eastAsia="ar-SA"/>
              </w:rPr>
              <w:t>Remove Other Comments (not relevant for SA)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774BF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74B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774BF" w:rsidRDefault="000A7628" w:rsidP="00D877A7">
            <w:pPr>
              <w:snapToGrid w:val="0"/>
              <w:spacing w:after="0" w:line="240" w:lineRule="auto"/>
            </w:pPr>
            <w:hyperlink r:id="rId17" w:history="1">
              <w:r w:rsidRPr="000F3D3D">
                <w:rPr>
                  <w:rStyle w:val="Hyperlink"/>
                  <w:rFonts w:cs="Arial"/>
                </w:rPr>
                <w:t>S1-173350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774BF" w:rsidRDefault="000A7628" w:rsidP="00D877A7">
            <w:pPr>
              <w:snapToGrid w:val="0"/>
              <w:spacing w:after="0" w:line="240" w:lineRule="auto"/>
            </w:pPr>
            <w:r w:rsidRPr="005774BF">
              <w:t>Huawei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774BF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74BF">
              <w:rPr>
                <w:rFonts w:eastAsia="Times New Roman" w:cs="Arial"/>
                <w:szCs w:val="18"/>
                <w:lang w:eastAsia="ar-SA"/>
              </w:rPr>
              <w:t>CR22.280v15.0.0: Merge/terminate the ongoing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774BF" w:rsidRDefault="000A7628" w:rsidP="00D877A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 w:rsidRPr="005774BF">
              <w:rPr>
                <w:rFonts w:eastAsia="맑은 고딕" w:cs="Arial" w:hint="eastAsia"/>
                <w:szCs w:val="18"/>
                <w:highlight w:val="magenta"/>
                <w:lang w:eastAsia="ko-KR"/>
              </w:rPr>
              <w:t xml:space="preserve">Revised </w:t>
            </w:r>
            <w:proofErr w:type="spellStart"/>
            <w:r w:rsidRPr="005774BF">
              <w:rPr>
                <w:rFonts w:eastAsia="맑은 고딕" w:cs="Arial" w:hint="eastAsia"/>
                <w:szCs w:val="18"/>
                <w:highlight w:val="magenta"/>
                <w:lang w:eastAsia="ko-KR"/>
              </w:rPr>
              <w:t>b/f</w:t>
            </w:r>
            <w:proofErr w:type="spellEnd"/>
            <w:r w:rsidRPr="005774BF">
              <w:rPr>
                <w:rFonts w:eastAsia="맑은 고딕" w:cs="Arial" w:hint="eastAsia"/>
                <w:szCs w:val="18"/>
                <w:highlight w:val="magenta"/>
                <w:lang w:eastAsia="ko-KR"/>
              </w:rPr>
              <w:t xml:space="preserve"> PRES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774BF" w:rsidRDefault="000A7628" w:rsidP="00D877A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5774BF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5774BF">
              <w:rPr>
                <w:i/>
                <w:noProof/>
              </w:rPr>
              <w:t>MONASTERY</w:t>
            </w:r>
            <w:r w:rsidRPr="005774BF">
              <w:rPr>
                <w:i/>
                <w:noProof/>
                <w:highlight w:val="yellow"/>
              </w:rPr>
              <w:t>2</w:t>
            </w:r>
            <w:r w:rsidRPr="005774BF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CR0044R- Cat B</w:t>
            </w:r>
          </w:p>
          <w:p w:rsidR="000A7628" w:rsidRPr="005774BF" w:rsidRDefault="000A7628" w:rsidP="00D877A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5774BF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Clauses affected: 5.4.2</w:t>
            </w:r>
          </w:p>
          <w:p w:rsidR="000A7628" w:rsidRDefault="000A7628" w:rsidP="00D877A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774BF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Remove Other Comments (not relevant for SA)</w:t>
            </w:r>
          </w:p>
          <w:p w:rsidR="000A7628" w:rsidRPr="005774BF" w:rsidRDefault="000A7628" w:rsidP="00D877A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5774BF">
              <w:rPr>
                <w:rFonts w:eastAsia="Times New Roman" w:cs="Arial"/>
                <w:szCs w:val="18"/>
                <w:lang w:val="en-US" w:eastAsia="ar-SA"/>
              </w:rPr>
              <w:t>Revision of S1-173088.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8" w:history="1">
              <w:r w:rsidRPr="000F3D3D">
                <w:rPr>
                  <w:rStyle w:val="Hyperlink"/>
                  <w:rFonts w:cs="Arial"/>
                </w:rPr>
                <w:t>S1-173149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</w:pPr>
            <w:r>
              <w:t>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179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rPr>
                <w:noProof/>
              </w:rPr>
              <w:t>Allowing a MCX User to select overriding multi talker requests manually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MONASTERY2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056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  <w:p w:rsidR="000A7628" w:rsidRPr="0032762B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Moved from 8.1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9" w:history="1">
              <w:r w:rsidRPr="000F3D3D">
                <w:rPr>
                  <w:rStyle w:val="Hyperlink"/>
                  <w:rFonts w:cs="Arial"/>
                </w:rPr>
                <w:t>S1-173152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</w:pPr>
            <w:r>
              <w:t>Rapporteur (Nokia)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Update Monastery work item to reflect work done in Rel-15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Moved from 8.1</w:t>
            </w:r>
          </w:p>
        </w:tc>
      </w:tr>
      <w:tr w:rsidR="000A7628" w:rsidRPr="00B04844" w:rsidTr="00113CF5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A7628" w:rsidRDefault="000A7628" w:rsidP="00753049">
            <w:pPr>
              <w:pStyle w:val="Heading2"/>
            </w:pPr>
            <w:bookmarkStart w:id="3" w:name="_Toc414625494"/>
            <w:r>
              <w:lastRenderedPageBreak/>
              <w:t xml:space="preserve">Other Rel-16 </w:t>
            </w:r>
            <w:bookmarkEnd w:id="3"/>
            <w:r>
              <w:t>CRs under TEI16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3246C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3246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3246C" w:rsidRDefault="000A7628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Pr="0043246C">
                <w:rPr>
                  <w:rStyle w:val="Hyperlink"/>
                  <w:rFonts w:cs="Arial"/>
                  <w:color w:val="auto"/>
                </w:rPr>
                <w:t>S1-173034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3246C" w:rsidRDefault="000A7628" w:rsidP="00D877A7">
            <w:pPr>
              <w:snapToGrid w:val="0"/>
              <w:spacing w:after="0" w:line="240" w:lineRule="auto"/>
            </w:pPr>
            <w:r w:rsidRPr="0043246C">
              <w:t>FirstNet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3246C" w:rsidRDefault="000A7628" w:rsidP="00D877A7">
            <w:pPr>
              <w:snapToGrid w:val="0"/>
              <w:spacing w:after="0" w:line="240" w:lineRule="auto"/>
            </w:pPr>
            <w:r w:rsidRPr="0043246C">
              <w:rPr>
                <w:rFonts w:eastAsia="Times New Roman" w:cs="Arial"/>
                <w:szCs w:val="18"/>
                <w:lang w:eastAsia="ar-SA"/>
              </w:rPr>
              <w:t>Integrated FRMCS Floor Control Requirements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3246C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246C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3246C" w:rsidRDefault="000A7628" w:rsidP="00D877A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B04844" w:rsidTr="00113CF5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0A7628" w:rsidRPr="00F45489" w:rsidRDefault="000A7628" w:rsidP="00753049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" w:name="_Toc41462549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4"/>
          </w:p>
        </w:tc>
      </w:tr>
      <w:tr w:rsidR="000A7628" w:rsidRPr="00B04844" w:rsidTr="00113CF5">
        <w:trPr>
          <w:trHeight w:val="141"/>
        </w:trPr>
        <w:tc>
          <w:tcPr>
            <w:tcW w:w="14494" w:type="dxa"/>
            <w:gridSpan w:val="6"/>
            <w:tcBorders>
              <w:bottom w:val="nil"/>
            </w:tcBorders>
            <w:shd w:val="clear" w:color="auto" w:fill="F2F2F2"/>
          </w:tcPr>
          <w:p w:rsidR="000A7628" w:rsidRPr="00F45489" w:rsidRDefault="000A7628" w:rsidP="00753049">
            <w:pPr>
              <w:pStyle w:val="Heading2"/>
            </w:pPr>
            <w:r w:rsidRPr="004070E3">
              <w:t>FS_FRMCS</w:t>
            </w:r>
            <w:r>
              <w:t xml:space="preserve">2: </w:t>
            </w:r>
            <w:r w:rsidRPr="004070E3">
              <w:t>Study on Future Railway Mobile Communication System</w:t>
            </w:r>
            <w:r>
              <w:t xml:space="preserve"> 2</w:t>
            </w:r>
            <w:r w:rsidRPr="004070E3">
              <w:t xml:space="preserve"> </w:t>
            </w:r>
            <w:r>
              <w:t>[</w:t>
            </w:r>
            <w:r w:rsidRPr="000E2CEF">
              <w:rPr>
                <w:bCs/>
              </w:rPr>
              <w:t>SP-170588</w:t>
            </w:r>
            <w:r>
              <w:rPr>
                <w:bCs/>
              </w:rPr>
              <w:t>]</w:t>
            </w:r>
          </w:p>
        </w:tc>
      </w:tr>
      <w:tr w:rsidR="000A7628" w:rsidRPr="00B04844" w:rsidTr="00113CF5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0A7628" w:rsidRPr="0025579C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 xml:space="preserve">Contributions to </w:t>
            </w:r>
            <w:r w:rsidRPr="0025579C">
              <w:rPr>
                <w:rFonts w:eastAsia="Arial Unicode MS" w:cs="Arial"/>
                <w:b/>
                <w:szCs w:val="18"/>
                <w:lang w:eastAsia="ar-SA"/>
              </w:rPr>
              <w:t xml:space="preserve">Building Block 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>TR</w:t>
            </w:r>
          </w:p>
          <w:p w:rsidR="000A7628" w:rsidRPr="004067FF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0A7628" w:rsidRPr="00411066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TR22.889v15.0.0</w:t>
            </w:r>
          </w:p>
          <w:p w:rsidR="000A7628" w:rsidRPr="00411066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:rsidR="000A7628" w:rsidRPr="004070E3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0A7628" w:rsidRPr="004070E3" w:rsidRDefault="000A7628" w:rsidP="00753049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0A7628" w:rsidRPr="00A75C05" w:rsidTr="00726E3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1" w:history="1">
              <w:r w:rsidRPr="000F3D3D">
                <w:rPr>
                  <w:rStyle w:val="Hyperlink"/>
                  <w:rFonts w:cs="Arial"/>
                </w:rPr>
                <w:t>S1-173192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 xml:space="preserve">ETRI, </w:t>
            </w:r>
            <w:proofErr w:type="spellStart"/>
            <w:r>
              <w:rPr>
                <w:rFonts w:eastAsia="SimSun"/>
                <w:lang w:eastAsia="en-GB"/>
              </w:rPr>
              <w:t>Hansung</w:t>
            </w:r>
            <w:proofErr w:type="spellEnd"/>
            <w:r>
              <w:rPr>
                <w:rFonts w:eastAsia="SimSun"/>
                <w:lang w:eastAsia="en-GB"/>
              </w:rPr>
              <w:t xml:space="preserve"> University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Discussion issues on FS_FRMCS2 editorials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726E3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726E3A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6E3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726E3A" w:rsidRDefault="000A7628" w:rsidP="00D7659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r w:rsidRPr="00726E3A">
              <w:rPr>
                <w:rFonts w:cs="Arial"/>
              </w:rPr>
              <w:t>S1-173125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726E3A" w:rsidRDefault="000A7628" w:rsidP="00D76597">
            <w:pPr>
              <w:snapToGrid w:val="0"/>
              <w:spacing w:after="0" w:line="240" w:lineRule="auto"/>
            </w:pPr>
            <w:r w:rsidRPr="00726E3A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726E3A" w:rsidRDefault="000A7628" w:rsidP="00D76597">
            <w:pPr>
              <w:snapToGrid w:val="0"/>
              <w:spacing w:after="0" w:line="240" w:lineRule="auto"/>
            </w:pPr>
            <w:r w:rsidRPr="00726E3A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726E3A">
              <w:t>Voice communication during rail banking operation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726E3A" w:rsidRDefault="00726E3A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6E3A">
              <w:rPr>
                <w:rFonts w:eastAsia="Times New Roman" w:cs="Arial"/>
                <w:szCs w:val="18"/>
                <w:lang w:eastAsia="ar-SA"/>
              </w:rPr>
              <w:t>Revised to S1-173352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726E3A" w:rsidRDefault="000A7628" w:rsidP="00D7659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26E3A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726E3A">
              <w:rPr>
                <w:noProof/>
              </w:rPr>
              <w:t>FS_FRMCS2</w:t>
            </w:r>
            <w:r w:rsidRPr="00726E3A">
              <w:rPr>
                <w:rFonts w:eastAsia="Times New Roman" w:cs="Arial"/>
                <w:szCs w:val="18"/>
                <w:lang w:val="en-US" w:eastAsia="ar-SA"/>
              </w:rPr>
              <w:t xml:space="preserve"> Rel-16 CR0003R- Cat B</w:t>
            </w:r>
          </w:p>
        </w:tc>
      </w:tr>
      <w:tr w:rsidR="00726E3A" w:rsidRPr="00A75C05" w:rsidTr="00AE5BE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3A" w:rsidRPr="00726E3A" w:rsidRDefault="00726E3A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6E3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3A" w:rsidRPr="00726E3A" w:rsidRDefault="00726E3A" w:rsidP="00D76597">
            <w:pPr>
              <w:snapToGrid w:val="0"/>
              <w:spacing w:after="0" w:line="240" w:lineRule="auto"/>
              <w:rPr>
                <w:rFonts w:cs="Arial"/>
              </w:rPr>
            </w:pPr>
            <w:hyperlink r:id="rId22" w:history="1">
              <w:r w:rsidRPr="00726E3A">
                <w:rPr>
                  <w:rStyle w:val="Hyperlink"/>
                  <w:rFonts w:cs="Arial"/>
                  <w:color w:val="auto"/>
                </w:rPr>
                <w:t>S1-173352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3A" w:rsidRPr="00726E3A" w:rsidRDefault="00726E3A" w:rsidP="00D76597">
            <w:pPr>
              <w:snapToGrid w:val="0"/>
              <w:spacing w:after="0" w:line="240" w:lineRule="auto"/>
              <w:rPr>
                <w:lang w:eastAsia="en-GB"/>
              </w:rPr>
            </w:pPr>
            <w:r w:rsidRPr="00726E3A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3A" w:rsidRPr="00726E3A" w:rsidRDefault="00726E3A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6E3A">
              <w:rPr>
                <w:rFonts w:eastAsia="Times New Roman" w:cs="Arial"/>
                <w:szCs w:val="18"/>
                <w:lang w:eastAsia="ar-SA"/>
              </w:rPr>
              <w:t>CR22.889v15.0.0: Voice communication during rail banking operation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3A" w:rsidRPr="00726E3A" w:rsidRDefault="00726E3A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E3A" w:rsidRDefault="00726E3A" w:rsidP="00D7659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26E3A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726E3A">
              <w:rPr>
                <w:i/>
                <w:noProof/>
              </w:rPr>
              <w:t>FS_FRMCS2</w:t>
            </w:r>
            <w:r w:rsidRPr="00726E3A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CR0003R- Cat B</w:t>
            </w:r>
          </w:p>
          <w:p w:rsidR="00726E3A" w:rsidRPr="00726E3A" w:rsidRDefault="00726E3A" w:rsidP="00D7659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26E3A">
              <w:rPr>
                <w:rFonts w:eastAsia="Times New Roman" w:cs="Arial"/>
                <w:szCs w:val="18"/>
                <w:lang w:val="en-US" w:eastAsia="ar-SA"/>
              </w:rPr>
              <w:t>Revision of S1-173125.</w:t>
            </w:r>
          </w:p>
        </w:tc>
      </w:tr>
      <w:tr w:rsidR="000A7628" w:rsidRPr="00A75C05" w:rsidTr="00AE5BE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E5BED" w:rsidRDefault="000A7628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5BE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E5BED" w:rsidRDefault="000A7628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3" w:history="1">
              <w:r w:rsidRPr="00AE5BED">
                <w:rPr>
                  <w:rStyle w:val="Hyperlink"/>
                  <w:rFonts w:cs="Arial"/>
                  <w:color w:val="auto"/>
                </w:rPr>
                <w:t>S1-173126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E5BED" w:rsidRDefault="000A7628" w:rsidP="00D877A7">
            <w:pPr>
              <w:snapToGrid w:val="0"/>
              <w:spacing w:after="0" w:line="240" w:lineRule="auto"/>
            </w:pPr>
            <w:r w:rsidRPr="00AE5BED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E5BED" w:rsidRDefault="000A7628" w:rsidP="00B96337">
            <w:pPr>
              <w:snapToGrid w:val="0"/>
              <w:spacing w:after="0" w:line="240" w:lineRule="auto"/>
            </w:pPr>
            <w:r w:rsidRPr="00AE5BED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AE5BED">
              <w:t>Voice communication during rail trackside maintenance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E5BED" w:rsidRDefault="00AE5BED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5BED">
              <w:rPr>
                <w:rFonts w:eastAsia="Times New Roman" w:cs="Arial"/>
                <w:szCs w:val="18"/>
                <w:lang w:eastAsia="ar-SA"/>
              </w:rPr>
              <w:t>Revised to S1-173353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E5BED" w:rsidRDefault="000A7628" w:rsidP="00B9633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E5BED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AE5BED">
              <w:rPr>
                <w:noProof/>
              </w:rPr>
              <w:t>FS_FRMCS2</w:t>
            </w:r>
            <w:r w:rsidRPr="00AE5BED">
              <w:rPr>
                <w:rFonts w:eastAsia="Times New Roman" w:cs="Arial"/>
                <w:szCs w:val="18"/>
                <w:lang w:val="en-US" w:eastAsia="ar-SA"/>
              </w:rPr>
              <w:t xml:space="preserve"> Rel-16 CR0004R- Cat B</w:t>
            </w:r>
          </w:p>
        </w:tc>
      </w:tr>
      <w:tr w:rsidR="00AE5BED" w:rsidRPr="00A75C05" w:rsidTr="00BC436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ED" w:rsidRPr="00AE5BED" w:rsidRDefault="00AE5BED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5BE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ED" w:rsidRPr="00AE5BED" w:rsidRDefault="00AE5BED" w:rsidP="00D877A7">
            <w:pPr>
              <w:snapToGrid w:val="0"/>
              <w:spacing w:after="0" w:line="240" w:lineRule="auto"/>
              <w:rPr>
                <w:rFonts w:cs="Arial"/>
              </w:rPr>
            </w:pPr>
            <w:hyperlink r:id="rId24" w:history="1">
              <w:r w:rsidRPr="00AE5BED">
                <w:rPr>
                  <w:rStyle w:val="Hyperlink"/>
                  <w:rFonts w:cs="Arial"/>
                  <w:color w:val="auto"/>
                </w:rPr>
                <w:t>S1-173353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ED" w:rsidRPr="00AE5BED" w:rsidRDefault="00AE5BED" w:rsidP="00D877A7">
            <w:pPr>
              <w:snapToGrid w:val="0"/>
              <w:spacing w:after="0" w:line="240" w:lineRule="auto"/>
              <w:rPr>
                <w:lang w:eastAsia="en-GB"/>
              </w:rPr>
            </w:pPr>
            <w:r w:rsidRPr="00AE5BED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ED" w:rsidRPr="00AE5BED" w:rsidRDefault="00AE5BED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E5BED">
              <w:rPr>
                <w:rFonts w:eastAsia="Times New Roman" w:cs="Arial"/>
                <w:szCs w:val="18"/>
                <w:lang w:eastAsia="ar-SA"/>
              </w:rPr>
              <w:t>CR22.889v15.0.0: Voice communication during rail trackside maintenance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ED" w:rsidRPr="00AE5BED" w:rsidRDefault="00AE5BED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BED" w:rsidRDefault="00AE5BED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E5BED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AE5BED">
              <w:rPr>
                <w:i/>
                <w:noProof/>
              </w:rPr>
              <w:t>FS_FRMCS2</w:t>
            </w:r>
            <w:r w:rsidRPr="00AE5BED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CR0004R- Cat B</w:t>
            </w:r>
          </w:p>
          <w:p w:rsidR="00AE5BED" w:rsidRPr="00AE5BED" w:rsidRDefault="00AE5BED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E5BED">
              <w:rPr>
                <w:rFonts w:eastAsia="Times New Roman" w:cs="Arial"/>
                <w:szCs w:val="18"/>
                <w:lang w:val="en-US" w:eastAsia="ar-SA"/>
              </w:rPr>
              <w:t>Revision of S1-173126.</w:t>
            </w:r>
          </w:p>
        </w:tc>
      </w:tr>
      <w:tr w:rsidR="000A7628" w:rsidRPr="00A75C05" w:rsidTr="00BC436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BC4369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36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BC4369" w:rsidRDefault="000A7628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5" w:history="1">
              <w:r w:rsidRPr="00BC4369">
                <w:rPr>
                  <w:rStyle w:val="Hyperlink"/>
                  <w:rFonts w:cs="Arial"/>
                  <w:color w:val="auto"/>
                </w:rPr>
                <w:t>S1-173127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BC4369" w:rsidRDefault="000A7628" w:rsidP="00D877A7">
            <w:pPr>
              <w:snapToGrid w:val="0"/>
              <w:spacing w:after="0" w:line="240" w:lineRule="auto"/>
            </w:pPr>
            <w:r w:rsidRPr="00BC4369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BC4369" w:rsidRDefault="000A7628" w:rsidP="00B96337">
            <w:pPr>
              <w:snapToGrid w:val="0"/>
              <w:spacing w:after="0" w:line="240" w:lineRule="auto"/>
            </w:pPr>
            <w:r w:rsidRPr="00BC4369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BC4369">
              <w:t>Trackside Maintenance Warning System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BC4369" w:rsidRDefault="00BC4369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369">
              <w:rPr>
                <w:rFonts w:eastAsia="Times New Roman" w:cs="Arial"/>
                <w:szCs w:val="18"/>
                <w:lang w:eastAsia="ar-SA"/>
              </w:rPr>
              <w:t>Revised to S1-173354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BC4369" w:rsidRDefault="000A7628" w:rsidP="00B9633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C4369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BC4369">
              <w:rPr>
                <w:noProof/>
              </w:rPr>
              <w:t>FS_FRMCS2</w:t>
            </w:r>
            <w:r w:rsidRPr="00BC4369">
              <w:rPr>
                <w:rFonts w:eastAsia="Times New Roman" w:cs="Arial"/>
                <w:szCs w:val="18"/>
                <w:lang w:val="en-US" w:eastAsia="ar-SA"/>
              </w:rPr>
              <w:t xml:space="preserve"> Rel-16 CR0005R- Cat B</w:t>
            </w:r>
          </w:p>
        </w:tc>
      </w:tr>
      <w:tr w:rsidR="00BC4369" w:rsidRPr="00A75C05" w:rsidTr="002A5D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69" w:rsidRPr="00BC4369" w:rsidRDefault="00BC4369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36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69" w:rsidRPr="00BC4369" w:rsidRDefault="00BC4369" w:rsidP="00D877A7">
            <w:pPr>
              <w:snapToGrid w:val="0"/>
              <w:spacing w:after="0" w:line="240" w:lineRule="auto"/>
              <w:rPr>
                <w:rFonts w:cs="Arial"/>
              </w:rPr>
            </w:pPr>
            <w:hyperlink r:id="rId26" w:history="1">
              <w:r w:rsidRPr="00BC4369">
                <w:rPr>
                  <w:rStyle w:val="Hyperlink"/>
                  <w:rFonts w:cs="Arial"/>
                  <w:color w:val="auto"/>
                </w:rPr>
                <w:t>S1-173354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69" w:rsidRPr="00BC4369" w:rsidRDefault="00BC4369" w:rsidP="00D877A7">
            <w:pPr>
              <w:snapToGrid w:val="0"/>
              <w:spacing w:after="0" w:line="240" w:lineRule="auto"/>
              <w:rPr>
                <w:lang w:eastAsia="en-GB"/>
              </w:rPr>
            </w:pPr>
            <w:r w:rsidRPr="00BC4369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69" w:rsidRPr="00BC4369" w:rsidRDefault="00BC4369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C4369">
              <w:rPr>
                <w:rFonts w:eastAsia="Times New Roman" w:cs="Arial"/>
                <w:szCs w:val="18"/>
                <w:lang w:eastAsia="ar-SA"/>
              </w:rPr>
              <w:t>CR22.889v15.0.0: Trackside Maintenance Warning System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69" w:rsidRPr="00BC4369" w:rsidRDefault="00BC4369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69" w:rsidRDefault="00BC4369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C4369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C4369">
              <w:rPr>
                <w:i/>
                <w:noProof/>
              </w:rPr>
              <w:t>FS_FRMCS2</w:t>
            </w:r>
            <w:r w:rsidRPr="00BC4369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CR0005R- Cat B</w:t>
            </w:r>
          </w:p>
          <w:p w:rsidR="00BC4369" w:rsidRPr="00BC4369" w:rsidRDefault="00BC4369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C4369">
              <w:rPr>
                <w:rFonts w:eastAsia="Times New Roman" w:cs="Arial"/>
                <w:szCs w:val="18"/>
                <w:lang w:val="en-US" w:eastAsia="ar-SA"/>
              </w:rPr>
              <w:t>Revision of S1-173127.</w:t>
            </w:r>
          </w:p>
        </w:tc>
      </w:tr>
      <w:tr w:rsidR="000A7628" w:rsidRPr="00A75C05" w:rsidTr="002A5D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A5D0B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5D0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A5D0B" w:rsidRDefault="000A7628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7" w:history="1">
              <w:r w:rsidRPr="002A5D0B">
                <w:rPr>
                  <w:rStyle w:val="Hyperlink"/>
                  <w:rFonts w:cs="Arial"/>
                  <w:color w:val="auto"/>
                </w:rPr>
                <w:t>S1-173128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A5D0B" w:rsidRDefault="000A7628" w:rsidP="00D877A7">
            <w:pPr>
              <w:snapToGrid w:val="0"/>
              <w:spacing w:after="0" w:line="240" w:lineRule="auto"/>
            </w:pPr>
            <w:r w:rsidRPr="002A5D0B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A5D0B" w:rsidRDefault="000A7628" w:rsidP="00B96337">
            <w:pPr>
              <w:snapToGrid w:val="0"/>
              <w:spacing w:after="0" w:line="240" w:lineRule="auto"/>
            </w:pPr>
            <w:r w:rsidRPr="002A5D0B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2A5D0B">
              <w:rPr>
                <w:noProof/>
              </w:rPr>
              <w:t>Pushed real time video streaming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A5D0B" w:rsidRDefault="002A5D0B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5D0B">
              <w:rPr>
                <w:rFonts w:eastAsia="Times New Roman" w:cs="Arial"/>
                <w:szCs w:val="18"/>
                <w:lang w:eastAsia="ar-SA"/>
              </w:rPr>
              <w:t>Revised to S1-173355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2A5D0B" w:rsidRDefault="000A7628" w:rsidP="00B9633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A5D0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A5D0B">
              <w:rPr>
                <w:noProof/>
              </w:rPr>
              <w:t>FS_FRMCS2</w:t>
            </w:r>
            <w:r w:rsidRPr="002A5D0B">
              <w:rPr>
                <w:rFonts w:eastAsia="Times New Roman" w:cs="Arial"/>
                <w:szCs w:val="18"/>
                <w:lang w:val="en-US" w:eastAsia="ar-SA"/>
              </w:rPr>
              <w:t xml:space="preserve"> Rel-16 CR0006R- Cat B</w:t>
            </w:r>
          </w:p>
        </w:tc>
      </w:tr>
      <w:tr w:rsidR="002A5D0B" w:rsidRPr="00A75C05" w:rsidTr="00A87B4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D0B" w:rsidRPr="002A5D0B" w:rsidRDefault="002A5D0B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5D0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D0B" w:rsidRPr="002A5D0B" w:rsidRDefault="002A5D0B" w:rsidP="00D877A7">
            <w:pPr>
              <w:snapToGrid w:val="0"/>
              <w:spacing w:after="0" w:line="240" w:lineRule="auto"/>
              <w:rPr>
                <w:rFonts w:cs="Arial"/>
              </w:rPr>
            </w:pPr>
            <w:hyperlink r:id="rId28" w:history="1">
              <w:r w:rsidRPr="002A5D0B">
                <w:rPr>
                  <w:rStyle w:val="Hyperlink"/>
                  <w:rFonts w:cs="Arial"/>
                  <w:color w:val="auto"/>
                </w:rPr>
                <w:t>S1-173355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D0B" w:rsidRPr="002A5D0B" w:rsidRDefault="002A5D0B" w:rsidP="00D877A7">
            <w:pPr>
              <w:snapToGrid w:val="0"/>
              <w:spacing w:after="0" w:line="240" w:lineRule="auto"/>
              <w:rPr>
                <w:lang w:eastAsia="en-GB"/>
              </w:rPr>
            </w:pPr>
            <w:r w:rsidRPr="002A5D0B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D0B" w:rsidRPr="002A5D0B" w:rsidRDefault="002A5D0B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5D0B">
              <w:rPr>
                <w:rFonts w:eastAsia="Times New Roman" w:cs="Arial"/>
                <w:szCs w:val="18"/>
                <w:lang w:eastAsia="ar-SA"/>
              </w:rPr>
              <w:t>CR22.889v15.0.0: Pushed real time video streaming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D0B" w:rsidRPr="002A5D0B" w:rsidRDefault="002A5D0B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D0B" w:rsidRDefault="002A5D0B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A5D0B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2A5D0B">
              <w:rPr>
                <w:i/>
                <w:noProof/>
              </w:rPr>
              <w:t>FS_FRMCS2</w:t>
            </w:r>
            <w:r w:rsidRPr="002A5D0B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CR0006R- Cat B</w:t>
            </w:r>
          </w:p>
          <w:p w:rsidR="002A5D0B" w:rsidRPr="002A5D0B" w:rsidRDefault="002A5D0B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2A5D0B">
              <w:rPr>
                <w:rFonts w:eastAsia="Times New Roman" w:cs="Arial"/>
                <w:szCs w:val="18"/>
                <w:lang w:val="en-US" w:eastAsia="ar-SA"/>
              </w:rPr>
              <w:t>Revision of S1-173128.</w:t>
            </w:r>
          </w:p>
        </w:tc>
      </w:tr>
      <w:tr w:rsidR="000A7628" w:rsidRPr="00A75C05" w:rsidTr="00A87B4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87B4F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7B4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87B4F" w:rsidRDefault="000A7628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9" w:history="1">
              <w:r w:rsidRPr="00A87B4F">
                <w:rPr>
                  <w:rStyle w:val="Hyperlink"/>
                  <w:rFonts w:cs="Arial"/>
                  <w:color w:val="auto"/>
                </w:rPr>
                <w:t>S1-173129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87B4F" w:rsidRDefault="000A7628" w:rsidP="00D877A7">
            <w:pPr>
              <w:snapToGrid w:val="0"/>
              <w:spacing w:after="0" w:line="240" w:lineRule="auto"/>
            </w:pPr>
            <w:r w:rsidRPr="00A87B4F">
              <w:rPr>
                <w:noProof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87B4F" w:rsidRDefault="000A7628" w:rsidP="00B96337">
            <w:pPr>
              <w:snapToGrid w:val="0"/>
              <w:spacing w:after="0" w:line="240" w:lineRule="auto"/>
            </w:pPr>
            <w:r w:rsidRPr="00A87B4F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bookmarkStart w:id="5" w:name="_Toc478394656"/>
            <w:r w:rsidRPr="00A87B4F">
              <w:t>On-train incoming voice communication from the controller towards a driver</w:t>
            </w:r>
            <w:bookmarkEnd w:id="5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87B4F" w:rsidRDefault="00A87B4F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7B4F">
              <w:rPr>
                <w:rFonts w:eastAsia="Times New Roman" w:cs="Arial"/>
                <w:szCs w:val="18"/>
                <w:lang w:eastAsia="ar-SA"/>
              </w:rPr>
              <w:t>Revised to S1-173356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A87B4F" w:rsidRDefault="000A7628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87B4F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A87B4F">
              <w:rPr>
                <w:noProof/>
              </w:rPr>
              <w:t>FS_FRMCS2</w:t>
            </w:r>
            <w:r w:rsidRPr="00A87B4F">
              <w:rPr>
                <w:rFonts w:eastAsia="Times New Roman" w:cs="Arial"/>
                <w:szCs w:val="18"/>
                <w:lang w:val="en-US" w:eastAsia="ar-SA"/>
              </w:rPr>
              <w:t xml:space="preserve"> Rel-16 CR0007R- Cat B</w:t>
            </w:r>
          </w:p>
          <w:p w:rsidR="000A7628" w:rsidRPr="00A87B4F" w:rsidRDefault="000A7628" w:rsidP="00B9633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87B4F">
              <w:rPr>
                <w:rFonts w:eastAsia="Times New Roman" w:cs="Arial"/>
                <w:szCs w:val="18"/>
                <w:highlight w:val="yellow"/>
                <w:lang w:val="en-US" w:eastAsia="ar-SA"/>
              </w:rPr>
              <w:t>New text should be revision marked</w:t>
            </w:r>
          </w:p>
        </w:tc>
      </w:tr>
      <w:tr w:rsidR="00A87B4F" w:rsidRPr="00A75C05" w:rsidTr="00FF76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4F" w:rsidRPr="00A87B4F" w:rsidRDefault="00A87B4F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7B4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4F" w:rsidRPr="00A87B4F" w:rsidRDefault="00A87B4F" w:rsidP="00D877A7">
            <w:pPr>
              <w:snapToGrid w:val="0"/>
              <w:spacing w:after="0" w:line="240" w:lineRule="auto"/>
              <w:rPr>
                <w:rFonts w:cs="Arial"/>
              </w:rPr>
            </w:pPr>
            <w:hyperlink r:id="rId30" w:history="1">
              <w:r w:rsidRPr="00A87B4F">
                <w:rPr>
                  <w:rStyle w:val="Hyperlink"/>
                  <w:rFonts w:cs="Arial"/>
                  <w:color w:val="auto"/>
                </w:rPr>
                <w:t>S1-173356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4F" w:rsidRPr="00A87B4F" w:rsidRDefault="00A87B4F" w:rsidP="00D877A7">
            <w:pPr>
              <w:snapToGrid w:val="0"/>
              <w:spacing w:after="0" w:line="240" w:lineRule="auto"/>
              <w:rPr>
                <w:noProof/>
              </w:rPr>
            </w:pPr>
            <w:r w:rsidRPr="00A87B4F">
              <w:rPr>
                <w:noProof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4F" w:rsidRPr="00A87B4F" w:rsidRDefault="00A87B4F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87B4F">
              <w:rPr>
                <w:rFonts w:eastAsia="Times New Roman" w:cs="Arial"/>
                <w:szCs w:val="18"/>
                <w:lang w:eastAsia="ar-SA"/>
              </w:rPr>
              <w:t>CR22.889v15.0.0: On-train incoming voice communication from the controller towards a driver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4F" w:rsidRPr="00A87B4F" w:rsidRDefault="00A87B4F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B4F" w:rsidRPr="00A87B4F" w:rsidRDefault="00A87B4F" w:rsidP="00B9633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A87B4F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A87B4F">
              <w:rPr>
                <w:i/>
                <w:noProof/>
              </w:rPr>
              <w:t>FS_FRMCS2</w:t>
            </w:r>
            <w:r w:rsidRPr="00A87B4F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CR0007R- Cat B</w:t>
            </w:r>
          </w:p>
          <w:p w:rsidR="00A87B4F" w:rsidRDefault="00A87B4F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87B4F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New text should be revision marked</w:t>
            </w:r>
          </w:p>
          <w:p w:rsidR="00A87B4F" w:rsidRPr="00A87B4F" w:rsidRDefault="00A87B4F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A87B4F">
              <w:rPr>
                <w:rFonts w:eastAsia="Times New Roman" w:cs="Arial"/>
                <w:szCs w:val="18"/>
                <w:lang w:val="en-US" w:eastAsia="ar-SA"/>
              </w:rPr>
              <w:t>Revision of S1-173129.</w:t>
            </w:r>
          </w:p>
        </w:tc>
      </w:tr>
      <w:tr w:rsidR="000A7628" w:rsidRPr="00A75C05" w:rsidTr="00FF76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F76F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76F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F76F2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1" w:history="1">
              <w:r w:rsidRPr="00FF76F2">
                <w:rPr>
                  <w:rStyle w:val="Hyperlink"/>
                  <w:rFonts w:cs="Arial"/>
                  <w:color w:val="auto"/>
                </w:rPr>
                <w:t>S1-173133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F76F2" w:rsidRDefault="000A7628" w:rsidP="00745C94">
            <w:pPr>
              <w:snapToGrid w:val="0"/>
              <w:spacing w:after="0" w:line="240" w:lineRule="auto"/>
              <w:rPr>
                <w:b/>
              </w:rPr>
            </w:pPr>
            <w:r w:rsidRPr="00FF76F2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F76F2" w:rsidRDefault="000A7628" w:rsidP="00745C94">
            <w:pPr>
              <w:snapToGrid w:val="0"/>
              <w:spacing w:after="0" w:line="240" w:lineRule="auto"/>
            </w:pPr>
            <w:r w:rsidRPr="00FF76F2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FF76F2">
              <w:rPr>
                <w:noProof/>
              </w:rPr>
              <w:t xml:space="preserve">Support and use of Public </w:t>
            </w:r>
            <w:r w:rsidRPr="00FF76F2">
              <w:rPr>
                <w:noProof/>
              </w:rPr>
              <w:lastRenderedPageBreak/>
              <w:t>Emergency Call by a FRMCS system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F76F2" w:rsidRDefault="00FF76F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76F2">
              <w:rPr>
                <w:rFonts w:eastAsia="Times New Roman" w:cs="Arial"/>
                <w:szCs w:val="18"/>
                <w:lang w:eastAsia="ar-SA"/>
              </w:rPr>
              <w:lastRenderedPageBreak/>
              <w:t>Revised to S1-173357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FF76F2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F76F2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FF76F2">
              <w:rPr>
                <w:noProof/>
              </w:rPr>
              <w:t>FS_FRMCS2</w:t>
            </w:r>
            <w:r w:rsidRPr="00FF76F2">
              <w:rPr>
                <w:rFonts w:eastAsia="Times New Roman" w:cs="Arial"/>
                <w:szCs w:val="18"/>
                <w:lang w:val="en-US" w:eastAsia="ar-SA"/>
              </w:rPr>
              <w:t xml:space="preserve"> Rel-16 </w:t>
            </w:r>
            <w:r w:rsidRPr="00FF76F2">
              <w:rPr>
                <w:rFonts w:eastAsia="Times New Roman" w:cs="Arial"/>
                <w:szCs w:val="18"/>
                <w:lang w:val="en-US" w:eastAsia="ar-SA"/>
              </w:rPr>
              <w:lastRenderedPageBreak/>
              <w:t>CR0011R- Cat B</w:t>
            </w:r>
          </w:p>
          <w:p w:rsidR="000A7628" w:rsidRPr="00FF76F2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F76F2">
              <w:rPr>
                <w:rFonts w:eastAsia="Times New Roman" w:cs="Arial"/>
                <w:szCs w:val="18"/>
                <w:highlight w:val="yellow"/>
                <w:lang w:val="en-US" w:eastAsia="ar-SA"/>
              </w:rPr>
              <w:t>New text should be revision marked</w:t>
            </w:r>
          </w:p>
        </w:tc>
      </w:tr>
      <w:tr w:rsidR="00FF76F2" w:rsidRPr="00A75C05" w:rsidTr="00FF76F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F2" w:rsidRPr="00FF76F2" w:rsidRDefault="00FF76F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76F2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F2" w:rsidRPr="00FF76F2" w:rsidRDefault="00FF76F2" w:rsidP="00745C94">
            <w:pPr>
              <w:snapToGrid w:val="0"/>
              <w:spacing w:after="0" w:line="240" w:lineRule="auto"/>
              <w:rPr>
                <w:rFonts w:cs="Arial"/>
              </w:rPr>
            </w:pPr>
            <w:hyperlink r:id="rId32" w:history="1">
              <w:r w:rsidRPr="00FF76F2">
                <w:rPr>
                  <w:rStyle w:val="Hyperlink"/>
                  <w:rFonts w:cs="Arial"/>
                  <w:color w:val="auto"/>
                </w:rPr>
                <w:t>S1-173357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F2" w:rsidRPr="00FF76F2" w:rsidRDefault="00FF76F2" w:rsidP="00745C94">
            <w:pPr>
              <w:snapToGrid w:val="0"/>
              <w:spacing w:after="0" w:line="240" w:lineRule="auto"/>
              <w:rPr>
                <w:lang w:eastAsia="en-GB"/>
              </w:rPr>
            </w:pPr>
            <w:r w:rsidRPr="00FF76F2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F2" w:rsidRPr="00FF76F2" w:rsidRDefault="00FF76F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76F2">
              <w:rPr>
                <w:rFonts w:eastAsia="Times New Roman" w:cs="Arial"/>
                <w:szCs w:val="18"/>
                <w:lang w:eastAsia="ar-SA"/>
              </w:rPr>
              <w:t>CR22.889v15.0.0: Support and use of Public Emergency Call by a FRMCS system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F2" w:rsidRPr="00FF76F2" w:rsidRDefault="00FF76F2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6F2" w:rsidRPr="00FF76F2" w:rsidRDefault="00FF76F2" w:rsidP="00745C94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FF76F2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FF76F2">
              <w:rPr>
                <w:i/>
                <w:noProof/>
              </w:rPr>
              <w:t>FS_FRMCS2</w:t>
            </w:r>
            <w:r w:rsidRPr="00FF76F2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CR0011R- Cat B</w:t>
            </w:r>
          </w:p>
          <w:p w:rsidR="00FF76F2" w:rsidRDefault="00FF76F2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F76F2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New text should be revision marked</w:t>
            </w:r>
          </w:p>
          <w:p w:rsidR="00FF76F2" w:rsidRPr="00FF76F2" w:rsidRDefault="00FF76F2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FF76F2">
              <w:rPr>
                <w:rFonts w:eastAsia="Times New Roman" w:cs="Arial"/>
                <w:szCs w:val="18"/>
                <w:lang w:val="en-US" w:eastAsia="ar-SA"/>
              </w:rPr>
              <w:t>Revision of S1-173133.</w:t>
            </w:r>
          </w:p>
        </w:tc>
      </w:tr>
      <w:tr w:rsidR="000A7628" w:rsidRPr="00A75C05" w:rsidTr="005774BF">
        <w:trPr>
          <w:trHeight w:val="409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3" w:history="1">
              <w:r w:rsidRPr="000F3D3D">
                <w:rPr>
                  <w:rStyle w:val="Hyperlink"/>
                  <w:rFonts w:cs="Arial"/>
                </w:rPr>
                <w:t>S1-173134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UIC, Nokia, KCC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889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bookmarkStart w:id="6" w:name="_Toc478573199"/>
            <w:r w:rsidRPr="004A6E81">
              <w:rPr>
                <w:rFonts w:cs="Arial"/>
              </w:rPr>
              <w:t>Data communication for</w:t>
            </w:r>
            <w:r>
              <w:rPr>
                <w:rFonts w:cs="Arial"/>
              </w:rPr>
              <w:t xml:space="preserve"> rail</w:t>
            </w:r>
            <w:r w:rsidRPr="004A6E81">
              <w:rPr>
                <w:rFonts w:cs="Arial"/>
              </w:rPr>
              <w:t xml:space="preserve"> </w:t>
            </w:r>
            <w:r>
              <w:rPr>
                <w:rFonts w:cs="Arial"/>
              </w:rPr>
              <w:t>p</w:t>
            </w:r>
            <w:r w:rsidRPr="004A6E81">
              <w:rPr>
                <w:rFonts w:cs="Arial"/>
              </w:rPr>
              <w:t xml:space="preserve">ossession </w:t>
            </w:r>
            <w:r>
              <w:rPr>
                <w:rFonts w:cs="Arial"/>
              </w:rPr>
              <w:t>m</w:t>
            </w:r>
            <w:r w:rsidRPr="004A6E81">
              <w:rPr>
                <w:rFonts w:cs="Arial"/>
              </w:rPr>
              <w:t>anagement</w:t>
            </w:r>
            <w:bookmarkEnd w:id="6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012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4" w:history="1">
              <w:r w:rsidRPr="000F3D3D">
                <w:rPr>
                  <w:rStyle w:val="Hyperlink"/>
                  <w:rFonts w:cs="Arial"/>
                </w:rPr>
                <w:t>S1-173135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889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t>Shunting voice</w:t>
            </w:r>
            <w:r w:rsidRPr="004770A0">
              <w:t xml:space="preserve">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013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5" w:history="1">
              <w:r w:rsidRPr="000F3D3D">
                <w:rPr>
                  <w:rStyle w:val="Hyperlink"/>
                  <w:rFonts w:cs="Arial"/>
                </w:rPr>
                <w:t>S1-173139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889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rPr>
                <w:noProof/>
              </w:rPr>
              <w:t>Recording of communication and communication related information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017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  <w:p w:rsidR="000A7628" w:rsidRPr="0032762B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highlight w:val="yellow"/>
                <w:lang w:val="en-US" w:eastAsia="ar-SA"/>
              </w:rPr>
              <w:t>List</w:t>
            </w:r>
            <w:r w:rsidRPr="004C215F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 clauses </w:t>
            </w:r>
            <w:r w:rsidRPr="003C1EFF">
              <w:rPr>
                <w:rFonts w:eastAsia="Times New Roman" w:cs="Arial"/>
                <w:szCs w:val="18"/>
                <w:highlight w:val="yellow"/>
                <w:lang w:val="en-US" w:eastAsia="ar-SA"/>
              </w:rPr>
              <w:t>affected. New clause should be 6.x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6" w:history="1">
              <w:r w:rsidRPr="000F3D3D">
                <w:rPr>
                  <w:rStyle w:val="Hyperlink"/>
                  <w:rFonts w:cs="Arial"/>
                </w:rPr>
                <w:t>S1-173140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889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bookmarkStart w:id="7" w:name="_Toc478573211"/>
            <w:r>
              <w:t>Communication for remote control of engines</w:t>
            </w:r>
            <w:bookmarkEnd w:id="7"/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018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  <w:p w:rsidR="000A7628" w:rsidRPr="0032762B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C1EFF">
              <w:rPr>
                <w:rFonts w:eastAsia="Times New Roman" w:cs="Arial"/>
                <w:szCs w:val="18"/>
                <w:highlight w:val="yellow"/>
                <w:lang w:val="en-US" w:eastAsia="ar-SA"/>
              </w:rPr>
              <w:t>New text should be revision marked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7" w:history="1">
              <w:r w:rsidRPr="000F3D3D">
                <w:rPr>
                  <w:rStyle w:val="Hyperlink"/>
                  <w:rFonts w:cs="Arial"/>
                </w:rPr>
                <w:t>S1-173143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889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rPr>
                <w:noProof/>
              </w:rPr>
              <w:t>Automatic Train Operation (ATO) related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021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8" w:history="1">
              <w:r w:rsidRPr="000F3D3D">
                <w:rPr>
                  <w:rStyle w:val="Hyperlink"/>
                  <w:rFonts w:cs="Arial"/>
                </w:rPr>
                <w:t>S1-173146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889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 w:rsidRPr="004A6E81">
              <w:rPr>
                <w:rFonts w:cs="Arial"/>
              </w:rPr>
              <w:t xml:space="preserve">Monitoring and control of critical </w:t>
            </w:r>
            <w:r>
              <w:rPr>
                <w:rFonts w:cs="Arial"/>
              </w:rPr>
              <w:t xml:space="preserve">rail </w:t>
            </w:r>
            <w:r w:rsidRPr="004A6E81">
              <w:rPr>
                <w:rFonts w:cs="Arial"/>
              </w:rPr>
              <w:t>infrastructure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024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39" w:history="1">
              <w:r w:rsidRPr="000F3D3D">
                <w:rPr>
                  <w:rStyle w:val="Hyperlink"/>
                  <w:rFonts w:cs="Arial"/>
                </w:rPr>
                <w:t>S1-173132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UIC, Nokia, KCC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889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rPr>
                <w:noProof/>
              </w:rPr>
              <w:t>Updates to Assured Voice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010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  <w:p w:rsidR="000A7628" w:rsidRPr="0032762B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highlight w:val="yellow"/>
                <w:lang w:val="en-US" w:eastAsia="ar-SA"/>
              </w:rPr>
              <w:t>C</w:t>
            </w:r>
            <w:r w:rsidRPr="003C1EFF">
              <w:rPr>
                <w:rFonts w:eastAsia="Times New Roman" w:cs="Arial"/>
                <w:szCs w:val="18"/>
                <w:highlight w:val="yellow"/>
                <w:lang w:val="en-US" w:eastAsia="ar-SA"/>
              </w:rPr>
              <w:t>lauses affected are 9.2.1 and 9.2.6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0" w:history="1">
              <w:r w:rsidRPr="000F3D3D">
                <w:rPr>
                  <w:rStyle w:val="Hyperlink"/>
                  <w:rFonts w:cs="Arial"/>
                </w:rPr>
                <w:t>S1-173150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</w:pPr>
            <w:r>
              <w:t>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889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rPr>
                <w:noProof/>
              </w:rPr>
              <w:t>Adding the ability of the FRMCS system to stop calls directed to the 3GPP identity of a FRMCS Equipment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026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  <w:r w:rsidRPr="00237C1E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 Overlap with S1-173151, adding same requirement twice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1" w:history="1">
              <w:r w:rsidRPr="000F3D3D">
                <w:rPr>
                  <w:rStyle w:val="Hyperlink"/>
                  <w:rFonts w:cs="Arial"/>
                </w:rPr>
                <w:t>S1-173136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889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rPr>
                <w:noProof/>
              </w:rPr>
              <w:t>Updates to Role management and presence chapter 9.3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014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  <w:p w:rsidR="000A7628" w:rsidRPr="0032762B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C215F">
              <w:rPr>
                <w:rFonts w:eastAsia="Times New Roman" w:cs="Arial"/>
                <w:szCs w:val="18"/>
                <w:highlight w:val="yellow"/>
                <w:lang w:val="en-US" w:eastAsia="ar-SA"/>
              </w:rPr>
              <w:t>Update clauses affected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C05E86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5E8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C05E86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2" w:history="1">
              <w:r w:rsidRPr="00C05E86">
                <w:rPr>
                  <w:rStyle w:val="Hyperlink"/>
                  <w:rFonts w:cs="Arial"/>
                  <w:color w:val="auto"/>
                </w:rPr>
                <w:t>S1-173137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C05E86" w:rsidRDefault="000A7628" w:rsidP="00745C94">
            <w:pPr>
              <w:snapToGrid w:val="0"/>
              <w:spacing w:after="0" w:line="240" w:lineRule="auto"/>
            </w:pPr>
            <w:r w:rsidRPr="00C05E86">
              <w:t>UIC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C05E86" w:rsidRDefault="000A7628" w:rsidP="00745C94">
            <w:pPr>
              <w:snapToGrid w:val="0"/>
              <w:spacing w:after="0" w:line="240" w:lineRule="auto"/>
            </w:pPr>
            <w:r w:rsidRPr="00C05E86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C05E86">
              <w:rPr>
                <w:noProof/>
              </w:rPr>
              <w:t>Transport system QoS class negotiation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C05E86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5E86">
              <w:rPr>
                <w:rFonts w:eastAsia="Times New Roman" w:cs="Arial"/>
                <w:szCs w:val="18"/>
                <w:lang w:eastAsia="ar-SA"/>
              </w:rPr>
              <w:t>Revised to S1-173274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C05E86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05E86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C05E86">
              <w:rPr>
                <w:noProof/>
              </w:rPr>
              <w:t>FS_FRMCS2</w:t>
            </w:r>
            <w:r w:rsidRPr="00C05E86">
              <w:rPr>
                <w:rFonts w:eastAsia="Times New Roman" w:cs="Arial"/>
                <w:szCs w:val="18"/>
                <w:lang w:val="en-US" w:eastAsia="ar-SA"/>
              </w:rPr>
              <w:t xml:space="preserve"> Rel-16 CR0015R- Cat B</w:t>
            </w:r>
          </w:p>
          <w:p w:rsidR="000A7628" w:rsidRPr="00C05E86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5E86">
              <w:rPr>
                <w:rFonts w:eastAsia="Times New Roman" w:cs="Arial"/>
                <w:szCs w:val="18"/>
                <w:highlight w:val="yellow"/>
                <w:lang w:val="en-US" w:eastAsia="ar-SA"/>
              </w:rPr>
              <w:t>Include sub-clauses in clauses affected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C05E86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5E8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C05E86" w:rsidRDefault="000A7628" w:rsidP="00745C94">
            <w:pPr>
              <w:snapToGrid w:val="0"/>
              <w:spacing w:after="0" w:line="240" w:lineRule="auto"/>
            </w:pPr>
            <w:hyperlink r:id="rId43" w:history="1">
              <w:r w:rsidRPr="000F3D3D">
                <w:rPr>
                  <w:rStyle w:val="Hyperlink"/>
                  <w:rFonts w:cs="Arial"/>
                </w:rPr>
                <w:t>S1-173274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C05E86" w:rsidRDefault="000A7628" w:rsidP="00745C94">
            <w:pPr>
              <w:snapToGrid w:val="0"/>
              <w:spacing w:after="0" w:line="240" w:lineRule="auto"/>
            </w:pPr>
            <w:r w:rsidRPr="00C05E86">
              <w:t>UIC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C05E86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5E86">
              <w:rPr>
                <w:rFonts w:eastAsia="Times New Roman" w:cs="Arial"/>
                <w:szCs w:val="18"/>
                <w:lang w:eastAsia="ar-SA"/>
              </w:rPr>
              <w:t xml:space="preserve">CR22.889v15.0.0: Transport system </w:t>
            </w:r>
            <w:proofErr w:type="spellStart"/>
            <w:r w:rsidRPr="00C05E86">
              <w:rPr>
                <w:rFonts w:eastAsia="Times New Roman" w:cs="Arial"/>
                <w:szCs w:val="18"/>
                <w:lang w:eastAsia="ar-SA"/>
              </w:rPr>
              <w:t>QoS</w:t>
            </w:r>
            <w:proofErr w:type="spellEnd"/>
            <w:r w:rsidRPr="00C05E86">
              <w:rPr>
                <w:rFonts w:eastAsia="Times New Roman" w:cs="Arial"/>
                <w:szCs w:val="18"/>
                <w:lang w:eastAsia="ar-SA"/>
              </w:rPr>
              <w:t xml:space="preserve"> class negotiation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774BF" w:rsidRDefault="000A7628" w:rsidP="00745C94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 w:rsidRPr="005774BF">
              <w:rPr>
                <w:rFonts w:eastAsia="맑은 고딕" w:cs="Arial" w:hint="eastAsia"/>
                <w:szCs w:val="18"/>
                <w:highlight w:val="magenta"/>
                <w:lang w:eastAsia="ko-KR"/>
              </w:rPr>
              <w:t xml:space="preserve">Revised </w:t>
            </w:r>
            <w:proofErr w:type="spellStart"/>
            <w:r w:rsidRPr="005774BF">
              <w:rPr>
                <w:rFonts w:eastAsia="맑은 고딕" w:cs="Arial" w:hint="eastAsia"/>
                <w:szCs w:val="18"/>
                <w:highlight w:val="magenta"/>
                <w:lang w:eastAsia="ko-KR"/>
              </w:rPr>
              <w:t>b/f</w:t>
            </w:r>
            <w:proofErr w:type="spellEnd"/>
            <w:r w:rsidRPr="005774BF">
              <w:rPr>
                <w:rFonts w:eastAsia="맑은 고딕" w:cs="Arial" w:hint="eastAsia"/>
                <w:szCs w:val="18"/>
                <w:highlight w:val="magenta"/>
                <w:lang w:eastAsia="ko-KR"/>
              </w:rPr>
              <w:t xml:space="preserve"> PRES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C05E86" w:rsidRDefault="000A7628" w:rsidP="00C05E86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C05E86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C05E86">
              <w:rPr>
                <w:i/>
                <w:noProof/>
              </w:rPr>
              <w:t>FS_FRMCS2</w:t>
            </w:r>
            <w:r w:rsidRPr="00C05E86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CR0015R- Cat B</w:t>
            </w:r>
          </w:p>
          <w:p w:rsidR="000A7628" w:rsidRDefault="000A7628" w:rsidP="00C05E86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05E86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Include sub-clauses in clauses affected</w:t>
            </w:r>
          </w:p>
          <w:p w:rsidR="000A7628" w:rsidRPr="00C05E86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05E86">
              <w:rPr>
                <w:rFonts w:eastAsia="Times New Roman" w:cs="Arial"/>
                <w:szCs w:val="18"/>
                <w:lang w:val="en-US" w:eastAsia="ar-SA"/>
              </w:rPr>
              <w:t>Revision of S1-173137.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4" w:history="1">
              <w:r w:rsidRPr="000F3D3D">
                <w:rPr>
                  <w:rStyle w:val="Hyperlink"/>
                  <w:rFonts w:cs="Arial"/>
                </w:rPr>
                <w:t>S1-173138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</w:pPr>
            <w:r w:rsidRPr="00DE77B9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889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rPr>
                <w:noProof/>
              </w:rPr>
              <w:t>Adding Multi-talker control KPI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016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  <w:p w:rsidR="000A7628" w:rsidRPr="0032762B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C215F">
              <w:rPr>
                <w:rFonts w:eastAsia="Times New Roman" w:cs="Arial"/>
                <w:szCs w:val="18"/>
                <w:highlight w:val="yellow"/>
                <w:lang w:val="en-US" w:eastAsia="ar-SA"/>
              </w:rPr>
              <w:t>Update clauses affected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225231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23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225231" w:rsidRDefault="000A7628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5" w:history="1">
              <w:r w:rsidRPr="00225231">
                <w:rPr>
                  <w:rStyle w:val="Hyperlink"/>
                  <w:rFonts w:cs="Arial"/>
                  <w:color w:val="auto"/>
                </w:rPr>
                <w:t>S1-173130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225231" w:rsidRDefault="000A7628" w:rsidP="00B96337">
            <w:pPr>
              <w:snapToGrid w:val="0"/>
              <w:spacing w:after="0" w:line="240" w:lineRule="auto"/>
            </w:pPr>
            <w:r w:rsidRPr="00225231">
              <w:rPr>
                <w:noProof/>
              </w:rPr>
              <w:t>UIC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225231" w:rsidRDefault="000A7628" w:rsidP="00B96337">
            <w:pPr>
              <w:snapToGrid w:val="0"/>
              <w:spacing w:after="0" w:line="240" w:lineRule="auto"/>
            </w:pPr>
            <w:r w:rsidRPr="00225231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225231">
              <w:rPr>
                <w:noProof/>
              </w:rPr>
              <w:t>Communication related to Safety application key management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225231" w:rsidRDefault="000A7628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5231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225231" w:rsidRDefault="000A7628" w:rsidP="00B9633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25231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225231">
              <w:rPr>
                <w:noProof/>
              </w:rPr>
              <w:t>FS_FRMCS2</w:t>
            </w:r>
            <w:r w:rsidRPr="00225231">
              <w:rPr>
                <w:rFonts w:eastAsia="Times New Roman" w:cs="Arial"/>
                <w:szCs w:val="18"/>
                <w:lang w:val="en-US" w:eastAsia="ar-SA"/>
              </w:rPr>
              <w:t xml:space="preserve"> Rel-16 CR0008R- Cat B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6" w:history="1">
              <w:r w:rsidRPr="000F3D3D">
                <w:rPr>
                  <w:rStyle w:val="Hyperlink"/>
                  <w:rFonts w:cs="Arial"/>
                </w:rPr>
                <w:t>S1-173141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</w:pPr>
            <w:r w:rsidRPr="001A14ED">
              <w:rPr>
                <w:lang w:val="en-US"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889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rPr>
                <w:noProof/>
              </w:rPr>
              <w:t>Arbitration among communications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019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7" w:history="1">
              <w:r w:rsidRPr="000F3D3D">
                <w:rPr>
                  <w:rStyle w:val="Hyperlink"/>
                  <w:rFonts w:cs="Arial"/>
                </w:rPr>
                <w:t>S1-173142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745C94">
            <w:pPr>
              <w:snapToGrid w:val="0"/>
              <w:spacing w:after="0" w:line="240" w:lineRule="auto"/>
            </w:pPr>
            <w:r w:rsidRPr="00302D61">
              <w:rPr>
                <w:lang w:eastAsia="en-GB"/>
              </w:rPr>
              <w:t>UIC, Nokia, KCC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889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t>Assured Data C</w:t>
            </w:r>
            <w:r w:rsidRPr="004770A0">
              <w:t>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020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0A7628" w:rsidRPr="00A75C05" w:rsidTr="00D4259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D877A7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48" w:history="1">
              <w:r w:rsidRPr="000F3D3D">
                <w:rPr>
                  <w:rStyle w:val="Hyperlink"/>
                  <w:rFonts w:cs="Arial"/>
                </w:rPr>
                <w:t>S1-173131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D877A7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B96337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889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rPr>
                <w:noProof/>
              </w:rPr>
              <w:t>Interworking of FRMCS system and external networks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B9633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009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0A7628" w:rsidRPr="00A75C05" w:rsidTr="00D4259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D42595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259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D42595" w:rsidRDefault="000A7628" w:rsidP="00D877A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9" w:history="1">
              <w:r w:rsidRPr="00D42595">
                <w:rPr>
                  <w:rStyle w:val="Hyperlink"/>
                  <w:rFonts w:cs="Arial"/>
                  <w:color w:val="auto"/>
                </w:rPr>
                <w:t>S1-173144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D42595" w:rsidRDefault="000A7628" w:rsidP="00D877A7">
            <w:pPr>
              <w:snapToGrid w:val="0"/>
              <w:spacing w:after="0" w:line="240" w:lineRule="auto"/>
            </w:pPr>
            <w:r w:rsidRPr="00D42595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D42595" w:rsidRDefault="000A7628" w:rsidP="00B96337">
            <w:pPr>
              <w:snapToGrid w:val="0"/>
              <w:spacing w:after="0" w:line="240" w:lineRule="auto"/>
            </w:pPr>
            <w:r w:rsidRPr="00D42595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D42595">
              <w:rPr>
                <w:noProof/>
              </w:rPr>
              <w:t>Clarifications to FRMCS system principles – Bearer Flexibility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D42595" w:rsidRDefault="00D42595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2595">
              <w:rPr>
                <w:rFonts w:eastAsia="Times New Roman" w:cs="Arial"/>
                <w:szCs w:val="18"/>
                <w:lang w:eastAsia="ar-SA"/>
              </w:rPr>
              <w:t>Revised to S1-173358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D42595" w:rsidRDefault="000A7628" w:rsidP="007778D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42595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D42595">
              <w:rPr>
                <w:noProof/>
              </w:rPr>
              <w:t>FS_FRMCS2</w:t>
            </w:r>
            <w:r w:rsidRPr="00D42595">
              <w:rPr>
                <w:rFonts w:eastAsia="Times New Roman" w:cs="Arial"/>
                <w:szCs w:val="18"/>
                <w:lang w:val="en-US" w:eastAsia="ar-SA"/>
              </w:rPr>
              <w:t xml:space="preserve"> Rel-16 CR0022R- Cat B</w:t>
            </w:r>
          </w:p>
          <w:p w:rsidR="000A7628" w:rsidRPr="00D42595" w:rsidRDefault="000A7628" w:rsidP="00D260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2595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affected are 12.9.1, 12.9.2, 12.9.3, 12.9.5</w:t>
            </w:r>
          </w:p>
        </w:tc>
      </w:tr>
      <w:tr w:rsidR="00D42595" w:rsidRPr="00A75C05" w:rsidTr="00D4259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595" w:rsidRPr="00D42595" w:rsidRDefault="00D42595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259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595" w:rsidRPr="00D42595" w:rsidRDefault="00D42595" w:rsidP="00D877A7">
            <w:pPr>
              <w:snapToGrid w:val="0"/>
              <w:spacing w:after="0" w:line="240" w:lineRule="auto"/>
              <w:rPr>
                <w:rFonts w:cs="Arial"/>
              </w:rPr>
            </w:pPr>
            <w:hyperlink r:id="rId50" w:history="1">
              <w:r w:rsidRPr="00D42595">
                <w:rPr>
                  <w:rStyle w:val="Hyperlink"/>
                  <w:rFonts w:cs="Arial"/>
                  <w:color w:val="auto"/>
                </w:rPr>
                <w:t>S1-173358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595" w:rsidRPr="00D42595" w:rsidRDefault="00D42595" w:rsidP="00D877A7">
            <w:pPr>
              <w:snapToGrid w:val="0"/>
              <w:spacing w:after="0" w:line="240" w:lineRule="auto"/>
              <w:rPr>
                <w:lang w:eastAsia="en-GB"/>
              </w:rPr>
            </w:pPr>
            <w:r w:rsidRPr="00D42595"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595" w:rsidRPr="00D42595" w:rsidRDefault="00D42595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2595">
              <w:rPr>
                <w:rFonts w:eastAsia="Times New Roman" w:cs="Arial"/>
                <w:szCs w:val="18"/>
                <w:lang w:eastAsia="ar-SA"/>
              </w:rPr>
              <w:t>CR22.889v15.0.0: Clarifications to FRMCS system principles – Bearer Flexibility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595" w:rsidRPr="00D42595" w:rsidRDefault="00D42595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595" w:rsidRPr="00D42595" w:rsidRDefault="00D42595" w:rsidP="007778D9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D42595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D42595">
              <w:rPr>
                <w:i/>
                <w:noProof/>
              </w:rPr>
              <w:t>FS_FRMCS2</w:t>
            </w:r>
            <w:r w:rsidRPr="00D42595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CR0022R- Cat B</w:t>
            </w:r>
          </w:p>
          <w:p w:rsidR="00D42595" w:rsidRDefault="00D42595" w:rsidP="007778D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42595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Clauses affected are 12.9.1, 12.9.2, 12.9.3, 12.9.5</w:t>
            </w:r>
          </w:p>
          <w:p w:rsidR="00D42595" w:rsidRPr="00D42595" w:rsidRDefault="00D42595" w:rsidP="007778D9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D42595">
              <w:rPr>
                <w:rFonts w:eastAsia="Times New Roman" w:cs="Arial"/>
                <w:szCs w:val="18"/>
                <w:lang w:val="en-US" w:eastAsia="ar-SA"/>
              </w:rPr>
              <w:t>Revision of S1-173144.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D877A7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51" w:history="1">
              <w:r w:rsidRPr="000F3D3D">
                <w:rPr>
                  <w:rStyle w:val="Hyperlink"/>
                  <w:rFonts w:cs="Arial"/>
                </w:rPr>
                <w:t>S1-173145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D877A7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UIC, Nokia, KCC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B96337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889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rPr>
                <w:noProof/>
              </w:rPr>
              <w:t>FRMCS On-network/Off-network communication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D260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023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D877A7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52" w:history="1">
              <w:r w:rsidRPr="000F3D3D">
                <w:rPr>
                  <w:rStyle w:val="Hyperlink"/>
                  <w:rFonts w:cs="Arial"/>
                </w:rPr>
                <w:t>S1-173147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D877A7">
            <w:pPr>
              <w:snapToGrid w:val="0"/>
              <w:spacing w:after="0" w:line="240" w:lineRule="auto"/>
            </w:pPr>
            <w:r w:rsidRPr="00D26006"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B96337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889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rPr>
                <w:noProof/>
              </w:rPr>
              <w:t>FRMCS system principles – Security framework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Default="000A7628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025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  <w:p w:rsidR="000A7628" w:rsidRPr="0032762B" w:rsidRDefault="000A7628" w:rsidP="00D260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highlight w:val="yellow"/>
                <w:lang w:val="en-US" w:eastAsia="ar-SA"/>
              </w:rPr>
              <w:t>C</w:t>
            </w:r>
            <w:r w:rsidRPr="003C1EFF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lauses affected are </w:t>
            </w:r>
            <w:r>
              <w:rPr>
                <w:rFonts w:eastAsia="Times New Roman" w:cs="Arial"/>
                <w:szCs w:val="18"/>
                <w:highlight w:val="yellow"/>
                <w:lang w:val="en-US" w:eastAsia="ar-SA"/>
              </w:rPr>
              <w:t>12.15.2</w:t>
            </w:r>
            <w:r w:rsidRPr="003C1EFF">
              <w:rPr>
                <w:rFonts w:eastAsia="Times New Roman" w:cs="Arial"/>
                <w:szCs w:val="18"/>
                <w:highlight w:val="yellow"/>
                <w:lang w:val="en-US" w:eastAsia="ar-SA"/>
              </w:rPr>
              <w:t>.1</w:t>
            </w:r>
            <w:r>
              <w:rPr>
                <w:rFonts w:eastAsia="Times New Roman" w:cs="Arial"/>
                <w:szCs w:val="18"/>
                <w:highlight w:val="yellow"/>
                <w:lang w:val="en-US" w:eastAsia="ar-SA"/>
              </w:rPr>
              <w:t>, and 12.15</w:t>
            </w:r>
            <w:r w:rsidRPr="003C1EFF">
              <w:rPr>
                <w:rFonts w:eastAsia="Times New Roman" w:cs="Arial"/>
                <w:szCs w:val="18"/>
                <w:highlight w:val="yellow"/>
                <w:lang w:val="en-US" w:eastAsia="ar-SA"/>
              </w:rPr>
              <w:t>.</w:t>
            </w:r>
            <w:r>
              <w:rPr>
                <w:rFonts w:eastAsia="Times New Roman" w:cs="Arial"/>
                <w:szCs w:val="18"/>
                <w:highlight w:val="yellow"/>
                <w:lang w:val="en-US" w:eastAsia="ar-SA"/>
              </w:rPr>
              <w:t>2.5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1170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D877A7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53" w:history="1">
              <w:r w:rsidRPr="000F3D3D">
                <w:rPr>
                  <w:rStyle w:val="Hyperlink"/>
                  <w:rFonts w:cs="Arial"/>
                </w:rPr>
                <w:t>S1-173153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D877A7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UIC, Nokia, KCC, Ericsson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B96337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889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rPr>
                <w:noProof/>
              </w:rPr>
              <w:t>Fault tolerant bearer services for the operation of ATO/ATC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Default="000A7628" w:rsidP="008F34B5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028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  <w:p w:rsidR="000A7628" w:rsidRDefault="000A7628" w:rsidP="008F34B5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8F34B5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affected 12.x</w:t>
            </w:r>
          </w:p>
          <w:p w:rsidR="000A7628" w:rsidRPr="0032762B" w:rsidRDefault="000A7628" w:rsidP="008F34B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C1EFF">
              <w:rPr>
                <w:rFonts w:eastAsia="Times New Roman" w:cs="Arial"/>
                <w:szCs w:val="18"/>
                <w:highlight w:val="yellow"/>
                <w:lang w:val="en-US" w:eastAsia="ar-SA"/>
              </w:rPr>
              <w:t>New text should be revision marked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1170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D877A7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54" w:history="1">
              <w:r w:rsidRPr="000F3D3D">
                <w:rPr>
                  <w:rStyle w:val="Hyperlink"/>
                  <w:rFonts w:cs="Arial"/>
                </w:rPr>
                <w:t>S1-173154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8F34B5" w:rsidRDefault="000A7628" w:rsidP="00D877A7">
            <w:pPr>
              <w:snapToGrid w:val="0"/>
              <w:spacing w:after="0" w:line="240" w:lineRule="auto"/>
              <w:rPr>
                <w:b/>
              </w:rPr>
            </w:pPr>
            <w:r>
              <w:rPr>
                <w:noProof/>
              </w:rPr>
              <w:t>Rapporteur (Nokia)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B96337">
            <w:pPr>
              <w:snapToGrid w:val="0"/>
              <w:spacing w:after="0" w:line="240" w:lineRule="auto"/>
            </w:pPr>
            <w:r w:rsidRPr="0032762B">
              <w:rPr>
                <w:rFonts w:eastAsia="Times New Roman" w:cs="Arial"/>
                <w:szCs w:val="18"/>
                <w:lang w:eastAsia="ar-SA"/>
              </w:rPr>
              <w:t>CR22.</w:t>
            </w:r>
            <w:r>
              <w:rPr>
                <w:rFonts w:eastAsia="Times New Roman" w:cs="Arial"/>
                <w:szCs w:val="18"/>
                <w:lang w:eastAsia="ar-SA"/>
              </w:rPr>
              <w:t>889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v1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32762B">
              <w:rPr>
                <w:rFonts w:eastAsia="Times New Roman" w:cs="Arial"/>
                <w:szCs w:val="18"/>
                <w:lang w:eastAsia="ar-SA"/>
              </w:rPr>
              <w:t xml:space="preserve">.0: </w:t>
            </w:r>
            <w:r>
              <w:rPr>
                <w:noProof/>
              </w:rPr>
              <w:t>Update chapter 13 “Potential new requirements” to reflect normative done in Rel-15.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Default="000A7628" w:rsidP="00B9633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</w:t>
            </w:r>
            <w:r w:rsidR="00C271BB" w:rsidRPr="00C271BB">
              <w:rPr>
                <w:rFonts w:eastAsia="Times New Roman" w:cs="Arial"/>
                <w:szCs w:val="18"/>
                <w:highlight w:val="red"/>
                <w:lang w:val="en-US" w:eastAsia="ar-SA"/>
              </w:rPr>
              <w:t>29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  <w:p w:rsidR="000A7628" w:rsidRPr="0032762B" w:rsidRDefault="000A7628" w:rsidP="00B9633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271BB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Clauses affected 13</w:t>
            </w:r>
          </w:p>
        </w:tc>
      </w:tr>
      <w:tr w:rsidR="000A7628" w:rsidRPr="00A75C05" w:rsidTr="00E436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D877A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5D52">
              <w:rPr>
                <w:rFonts w:eastAsia="Times New Roman" w:cs="Arial"/>
                <w:szCs w:val="18"/>
                <w:lang w:eastAsia="ar-SA"/>
              </w:rPr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877A7" w:rsidRDefault="000A7628" w:rsidP="00D877A7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55" w:history="1">
              <w:r w:rsidRPr="000F3D3D">
                <w:rPr>
                  <w:rStyle w:val="Hyperlink"/>
                  <w:rFonts w:cs="Arial"/>
                </w:rPr>
                <w:t>S1-173155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115D52" w:rsidRDefault="000A7628" w:rsidP="00D877A7">
            <w:pPr>
              <w:snapToGrid w:val="0"/>
              <w:spacing w:after="0" w:line="240" w:lineRule="auto"/>
            </w:pPr>
            <w:r>
              <w:t>Rapporteur (Nokia), UIC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E3220C">
            <w:pPr>
              <w:snapToGrid w:val="0"/>
              <w:spacing w:after="0" w:line="240" w:lineRule="auto"/>
            </w:pPr>
            <w:r>
              <w:rPr>
                <w:rFonts w:eastAsia="Times New Roman" w:cs="Arial"/>
                <w:szCs w:val="18"/>
                <w:lang w:eastAsia="ar-SA"/>
              </w:rPr>
              <w:t>TR 22.889 Gap Analysis v0.0.2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B963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32762B" w:rsidRDefault="000A7628" w:rsidP="00B9633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>
              <w:rPr>
                <w:noProof/>
              </w:rPr>
              <w:t>FS_FRMCS2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Rel-1</w:t>
            </w:r>
            <w:r>
              <w:rPr>
                <w:rFonts w:eastAsia="Times New Roman" w:cs="Arial"/>
                <w:szCs w:val="18"/>
                <w:lang w:val="en-US" w:eastAsia="ar-SA"/>
              </w:rPr>
              <w:t>6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 CR0</w:t>
            </w:r>
            <w:r>
              <w:rPr>
                <w:rFonts w:eastAsia="Times New Roman" w:cs="Arial"/>
                <w:szCs w:val="18"/>
                <w:lang w:val="en-US" w:eastAsia="ar-SA"/>
              </w:rPr>
              <w:t>004</w:t>
            </w:r>
            <w:r w:rsidRPr="0032762B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val="en-US" w:eastAsia="ar-SA"/>
              </w:rPr>
              <w:t>B</w:t>
            </w:r>
          </w:p>
        </w:tc>
      </w:tr>
      <w:tr w:rsidR="000A7628" w:rsidRPr="00A75C05" w:rsidTr="00E436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E436C2" w:rsidRDefault="000A7628" w:rsidP="006A03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36C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E436C2" w:rsidRDefault="000A7628" w:rsidP="006A0367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6" w:history="1">
              <w:r w:rsidRPr="00E436C2">
                <w:rPr>
                  <w:rStyle w:val="Hyperlink"/>
                  <w:rFonts w:cs="Arial"/>
                  <w:color w:val="auto"/>
                </w:rPr>
                <w:t>S1-173277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E436C2" w:rsidRDefault="000A7628" w:rsidP="006A0367">
            <w:pPr>
              <w:snapToGrid w:val="0"/>
              <w:spacing w:after="0" w:line="240" w:lineRule="auto"/>
            </w:pPr>
            <w:r w:rsidRPr="00E436C2">
              <w:rPr>
                <w:lang w:eastAsia="en-GB"/>
              </w:rPr>
              <w:t>UIC, Nokia, KCC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E436C2" w:rsidRDefault="000A7628" w:rsidP="006A0367">
            <w:pPr>
              <w:snapToGrid w:val="0"/>
              <w:spacing w:after="0" w:line="240" w:lineRule="auto"/>
            </w:pPr>
            <w:proofErr w:type="spellStart"/>
            <w:r w:rsidRPr="00E436C2">
              <w:rPr>
                <w:rFonts w:eastAsia="Times New Roman" w:cs="Arial"/>
                <w:szCs w:val="18"/>
                <w:lang w:eastAsia="ar-SA"/>
              </w:rPr>
              <w:t>QoS</w:t>
            </w:r>
            <w:proofErr w:type="spellEnd"/>
            <w:r w:rsidRPr="00E436C2">
              <w:rPr>
                <w:rFonts w:eastAsia="Times New Roman" w:cs="Arial"/>
                <w:szCs w:val="18"/>
                <w:lang w:eastAsia="ar-SA"/>
              </w:rPr>
              <w:t xml:space="preserve"> in a railway environment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E436C2" w:rsidRDefault="00E436C2" w:rsidP="006A036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 w:rsidRPr="00E436C2">
              <w:rPr>
                <w:rFonts w:eastAsia="맑은 고딕" w:cs="Arial"/>
                <w:szCs w:val="18"/>
                <w:highlight w:val="red"/>
                <w:lang w:eastAsia="ko-KR"/>
              </w:rPr>
              <w:t>Revised to S1-173359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A7628" w:rsidRPr="00E436C2" w:rsidRDefault="000A7628" w:rsidP="006A036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436C2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E436C2">
              <w:rPr>
                <w:noProof/>
              </w:rPr>
              <w:t>FS_FRMCS2</w:t>
            </w:r>
            <w:r w:rsidRPr="00E436C2">
              <w:rPr>
                <w:rFonts w:eastAsia="Times New Roman" w:cs="Arial"/>
                <w:szCs w:val="18"/>
                <w:lang w:val="en-US" w:eastAsia="ar-SA"/>
              </w:rPr>
              <w:t xml:space="preserve"> Rel-16 CR00</w:t>
            </w:r>
            <w:r w:rsidR="00C271BB" w:rsidRPr="00E436C2">
              <w:rPr>
                <w:rFonts w:eastAsia="Times New Roman" w:cs="Arial"/>
                <w:szCs w:val="18"/>
                <w:highlight w:val="red"/>
                <w:lang w:val="en-US" w:eastAsia="ar-SA"/>
              </w:rPr>
              <w:t>XX</w:t>
            </w:r>
            <w:r w:rsidRPr="00E436C2">
              <w:rPr>
                <w:rFonts w:eastAsia="Times New Roman" w:cs="Arial"/>
                <w:szCs w:val="18"/>
                <w:lang w:val="en-US" w:eastAsia="ar-SA"/>
              </w:rPr>
              <w:t xml:space="preserve">R- Cat </w:t>
            </w:r>
            <w:r w:rsidR="00C271BB" w:rsidRPr="00E436C2">
              <w:rPr>
                <w:rFonts w:eastAsia="Times New Roman" w:cs="Arial"/>
                <w:szCs w:val="18"/>
                <w:lang w:val="en-US" w:eastAsia="ar-SA"/>
              </w:rPr>
              <w:t>C</w:t>
            </w:r>
          </w:p>
          <w:p w:rsidR="000A7628" w:rsidRPr="00E436C2" w:rsidRDefault="000A7628" w:rsidP="00C271B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436C2">
              <w:rPr>
                <w:rFonts w:eastAsia="Times New Roman" w:cs="Arial"/>
                <w:szCs w:val="18"/>
                <w:highlight w:val="yellow"/>
                <w:lang w:val="en-US" w:eastAsia="ar-SA"/>
              </w:rPr>
              <w:t xml:space="preserve">Clauses affected are </w:t>
            </w:r>
            <w:r w:rsidR="00C271BB" w:rsidRPr="00E436C2">
              <w:rPr>
                <w:rFonts w:eastAsia="Times New Roman" w:cs="Arial"/>
                <w:szCs w:val="18"/>
                <w:highlight w:val="red"/>
                <w:lang w:val="en-US" w:eastAsia="ar-SA"/>
              </w:rPr>
              <w:t>12.10.1, 12.10.2.1, 12.10.2.3, 12.10.2.5</w:t>
            </w:r>
            <w:r w:rsidR="00423FBA" w:rsidRPr="00E436C2">
              <w:rPr>
                <w:rFonts w:eastAsia="Times New Roman" w:cs="Arial"/>
                <w:szCs w:val="18"/>
                <w:lang w:val="en-US" w:eastAsia="ar-SA"/>
              </w:rPr>
              <w:t>;</w:t>
            </w:r>
          </w:p>
          <w:p w:rsidR="00423FBA" w:rsidRPr="00E436C2" w:rsidRDefault="00423FBA" w:rsidP="00C271B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436C2">
              <w:rPr>
                <w:rFonts w:eastAsia="Times New Roman" w:cs="Arial"/>
                <w:szCs w:val="18"/>
                <w:highlight w:val="yellow"/>
                <w:lang w:val="en-US" w:eastAsia="ar-SA"/>
              </w:rPr>
              <w:t>CR# is missing;</w:t>
            </w:r>
          </w:p>
        </w:tc>
      </w:tr>
      <w:tr w:rsidR="00E436C2" w:rsidRPr="00A75C05" w:rsidTr="00E436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6C2" w:rsidRPr="00E436C2" w:rsidRDefault="00E436C2" w:rsidP="006A03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36C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6C2" w:rsidRPr="00E436C2" w:rsidRDefault="00E436C2" w:rsidP="006A0367">
            <w:pPr>
              <w:snapToGrid w:val="0"/>
              <w:spacing w:after="0" w:line="240" w:lineRule="auto"/>
              <w:rPr>
                <w:rFonts w:cs="Arial"/>
              </w:rPr>
            </w:pPr>
            <w:hyperlink r:id="rId57" w:history="1">
              <w:r w:rsidRPr="00E436C2">
                <w:rPr>
                  <w:rStyle w:val="Hyperlink"/>
                  <w:rFonts w:cs="Arial"/>
                  <w:color w:val="auto"/>
                </w:rPr>
                <w:t>S1-173359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6C2" w:rsidRPr="00E436C2" w:rsidRDefault="00E436C2" w:rsidP="006A0367">
            <w:pPr>
              <w:snapToGrid w:val="0"/>
              <w:spacing w:after="0" w:line="240" w:lineRule="auto"/>
              <w:rPr>
                <w:lang w:eastAsia="en-GB"/>
              </w:rPr>
            </w:pPr>
            <w:r w:rsidRPr="00E436C2">
              <w:rPr>
                <w:lang w:eastAsia="en-GB"/>
              </w:rPr>
              <w:t>UIC, Nokia, KCC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6C2" w:rsidRPr="00E436C2" w:rsidRDefault="00E436C2" w:rsidP="006A03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436C2">
              <w:rPr>
                <w:rFonts w:eastAsia="Times New Roman" w:cs="Arial"/>
                <w:szCs w:val="18"/>
                <w:lang w:eastAsia="ar-SA"/>
              </w:rPr>
              <w:t>QoS</w:t>
            </w:r>
            <w:proofErr w:type="spellEnd"/>
            <w:r w:rsidRPr="00E436C2">
              <w:rPr>
                <w:rFonts w:eastAsia="Times New Roman" w:cs="Arial"/>
                <w:szCs w:val="18"/>
                <w:lang w:eastAsia="ar-SA"/>
              </w:rPr>
              <w:t xml:space="preserve"> in a railway environment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6C2" w:rsidRPr="00E436C2" w:rsidRDefault="00E436C2" w:rsidP="006A036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highlight w:val="red"/>
                <w:lang w:eastAsia="ko-KR"/>
              </w:rPr>
            </w:pPr>
            <w:bookmarkStart w:id="8" w:name="_GoBack"/>
            <w:bookmarkEnd w:id="8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6C2" w:rsidRPr="00E436C2" w:rsidRDefault="00E436C2" w:rsidP="006A0367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E436C2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E436C2">
              <w:rPr>
                <w:i/>
                <w:noProof/>
              </w:rPr>
              <w:t>FS_FRMCS2</w:t>
            </w:r>
            <w:r w:rsidRPr="00E436C2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CR00</w:t>
            </w:r>
            <w:r w:rsidRPr="00E436C2">
              <w:rPr>
                <w:rFonts w:eastAsia="Times New Roman" w:cs="Arial"/>
                <w:i/>
                <w:szCs w:val="18"/>
                <w:highlight w:val="red"/>
                <w:lang w:val="en-US" w:eastAsia="ar-SA"/>
              </w:rPr>
              <w:t>XX</w:t>
            </w:r>
            <w:r w:rsidRPr="00E436C2">
              <w:rPr>
                <w:rFonts w:eastAsia="Times New Roman" w:cs="Arial"/>
                <w:i/>
                <w:szCs w:val="18"/>
                <w:lang w:val="en-US" w:eastAsia="ar-SA"/>
              </w:rPr>
              <w:t>R- Cat C</w:t>
            </w:r>
          </w:p>
          <w:p w:rsidR="00E436C2" w:rsidRPr="00E436C2" w:rsidRDefault="00E436C2" w:rsidP="00C271BB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E436C2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 xml:space="preserve">Clauses affected are </w:t>
            </w:r>
            <w:r w:rsidRPr="00E436C2">
              <w:rPr>
                <w:rFonts w:eastAsia="Times New Roman" w:cs="Arial"/>
                <w:i/>
                <w:szCs w:val="18"/>
                <w:highlight w:val="red"/>
                <w:lang w:val="en-US" w:eastAsia="ar-SA"/>
              </w:rPr>
              <w:t>12.10.1, 12.10.2.1, 12.10.2.3, 12.10.2.5</w:t>
            </w:r>
            <w:r w:rsidRPr="00E436C2">
              <w:rPr>
                <w:rFonts w:eastAsia="Times New Roman" w:cs="Arial"/>
                <w:i/>
                <w:szCs w:val="18"/>
                <w:lang w:val="en-US" w:eastAsia="ar-SA"/>
              </w:rPr>
              <w:t>;</w:t>
            </w:r>
          </w:p>
          <w:p w:rsidR="00E436C2" w:rsidRDefault="00E436C2" w:rsidP="006A036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436C2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CR# is missing;</w:t>
            </w:r>
          </w:p>
          <w:p w:rsidR="00E436C2" w:rsidRPr="00E436C2" w:rsidRDefault="00E436C2" w:rsidP="006A0367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436C2">
              <w:rPr>
                <w:rFonts w:eastAsia="Times New Roman" w:cs="Arial"/>
                <w:szCs w:val="18"/>
                <w:lang w:val="en-US" w:eastAsia="ar-SA"/>
              </w:rPr>
              <w:t>Revision of S1-173277.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1170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67F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8" w:history="1">
              <w:r w:rsidRPr="003367F8">
                <w:rPr>
                  <w:rStyle w:val="Hyperlink"/>
                  <w:rFonts w:cs="Arial"/>
                  <w:color w:val="auto"/>
                </w:rPr>
                <w:t>S1-173148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</w:pPr>
            <w:r w:rsidRPr="003367F8">
              <w:t>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</w:pPr>
            <w:r w:rsidRPr="003367F8">
              <w:rPr>
                <w:rFonts w:eastAsia="Times New Roman" w:cs="Arial"/>
                <w:szCs w:val="18"/>
                <w:lang w:eastAsia="ar-SA"/>
              </w:rPr>
              <w:t xml:space="preserve">CR22.179v15.0.0: </w:t>
            </w:r>
            <w:r w:rsidRPr="003367F8">
              <w:rPr>
                <w:noProof/>
              </w:rPr>
              <w:t xml:space="preserve">Correction on behavior of groups configured for multi talker control wrt </w:t>
            </w:r>
            <w:r w:rsidRPr="003367F8">
              <w:rPr>
                <w:noProof/>
              </w:rPr>
              <w:lastRenderedPageBreak/>
              <w:t>groups using public safety floor control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67F8">
              <w:rPr>
                <w:rFonts w:eastAsia="Times New Roman" w:cs="Arial"/>
                <w:szCs w:val="18"/>
                <w:lang w:eastAsia="ar-SA"/>
              </w:rPr>
              <w:lastRenderedPageBreak/>
              <w:t>Moved to 6.3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3367F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3367F8">
              <w:rPr>
                <w:noProof/>
              </w:rPr>
              <w:t>MONASTERY</w:t>
            </w:r>
            <w:r w:rsidRPr="003367F8">
              <w:rPr>
                <w:rFonts w:eastAsia="Times New Roman" w:cs="Arial"/>
                <w:szCs w:val="18"/>
                <w:lang w:val="en-US" w:eastAsia="ar-SA"/>
              </w:rPr>
              <w:t xml:space="preserve"> Rel-15 CR0055R- Cat F</w:t>
            </w:r>
          </w:p>
          <w:p w:rsidR="000A7628" w:rsidRPr="003367F8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67F8">
              <w:rPr>
                <w:rFonts w:eastAsia="Arial Unicode MS" w:cs="Arial"/>
                <w:szCs w:val="18"/>
                <w:lang w:eastAsia="ar-SA"/>
              </w:rPr>
              <w:lastRenderedPageBreak/>
              <w:t>Clauses affected 6.2.3.7.1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1170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67F8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9" w:history="1">
              <w:r w:rsidRPr="003367F8">
                <w:rPr>
                  <w:rStyle w:val="Hyperlink"/>
                  <w:rFonts w:cs="Arial"/>
                  <w:color w:val="auto"/>
                </w:rPr>
                <w:t>S1-173149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</w:pPr>
            <w:r w:rsidRPr="003367F8">
              <w:t>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</w:pPr>
            <w:r w:rsidRPr="003367F8">
              <w:rPr>
                <w:rFonts w:eastAsia="Times New Roman" w:cs="Arial"/>
                <w:szCs w:val="18"/>
                <w:lang w:eastAsia="ar-SA"/>
              </w:rPr>
              <w:t xml:space="preserve">CR22.179v15.0.0: </w:t>
            </w:r>
            <w:r w:rsidRPr="003367F8">
              <w:rPr>
                <w:noProof/>
              </w:rPr>
              <w:t>Allowing a MCX User to select overriding multi talker requests manually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67F8">
              <w:rPr>
                <w:rFonts w:eastAsia="Times New Roman" w:cs="Arial"/>
                <w:szCs w:val="18"/>
                <w:lang w:eastAsia="ar-SA"/>
              </w:rPr>
              <w:t>Moved to 7.1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67F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3367F8">
              <w:rPr>
                <w:noProof/>
              </w:rPr>
              <w:t>MONASTERY2</w:t>
            </w:r>
            <w:r w:rsidRPr="003367F8">
              <w:rPr>
                <w:rFonts w:eastAsia="Times New Roman" w:cs="Arial"/>
                <w:szCs w:val="18"/>
                <w:lang w:val="en-US" w:eastAsia="ar-SA"/>
              </w:rPr>
              <w:t xml:space="preserve"> Rel-16 CR0056R- Cat B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10BCE" w:rsidRDefault="000A7628" w:rsidP="007759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0BC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10BCE" w:rsidRDefault="000A7628" w:rsidP="00775950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0" w:history="1">
              <w:r w:rsidRPr="00410BCE">
                <w:rPr>
                  <w:rStyle w:val="Hyperlink"/>
                  <w:rFonts w:cs="Arial"/>
                  <w:color w:val="auto"/>
                </w:rPr>
                <w:t>S1-173151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10BCE" w:rsidRDefault="000A7628" w:rsidP="00775950">
            <w:pPr>
              <w:snapToGrid w:val="0"/>
              <w:spacing w:after="0" w:line="240" w:lineRule="auto"/>
            </w:pPr>
            <w:r w:rsidRPr="00410BCE">
              <w:t>Nokia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10BCE" w:rsidRDefault="000A7628" w:rsidP="00775950">
            <w:pPr>
              <w:snapToGrid w:val="0"/>
              <w:spacing w:after="0" w:line="240" w:lineRule="auto"/>
            </w:pPr>
            <w:r w:rsidRPr="00410BCE">
              <w:rPr>
                <w:rFonts w:eastAsia="Times New Roman" w:cs="Arial"/>
                <w:szCs w:val="18"/>
                <w:lang w:eastAsia="ar-SA"/>
              </w:rPr>
              <w:t xml:space="preserve">CR22.889v15.0.0: </w:t>
            </w:r>
            <w:r w:rsidRPr="00410BCE">
              <w:rPr>
                <w:noProof/>
              </w:rPr>
              <w:t>Updating Role Management to reflect relationship of FRMCS Equipment, FRMCS User and functional identity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10BCE" w:rsidRDefault="000A7628" w:rsidP="007759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0BC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6.3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410BCE" w:rsidRDefault="000A7628" w:rsidP="00775950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10BCE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410BCE">
              <w:rPr>
                <w:noProof/>
              </w:rPr>
              <w:t>FS_FRMCS</w:t>
            </w:r>
            <w:r w:rsidRPr="00410BCE">
              <w:rPr>
                <w:rFonts w:eastAsia="Times New Roman" w:cs="Arial"/>
                <w:szCs w:val="18"/>
                <w:lang w:val="en-US" w:eastAsia="ar-SA"/>
              </w:rPr>
              <w:t xml:space="preserve"> Rel-15 CR0027R- Cat F</w:t>
            </w:r>
          </w:p>
          <w:p w:rsidR="000A7628" w:rsidRPr="00410BCE" w:rsidRDefault="000A7628" w:rsidP="007759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67F8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1" w:history="1">
              <w:r w:rsidRPr="003367F8">
                <w:rPr>
                  <w:rStyle w:val="Hyperlink"/>
                  <w:rFonts w:cs="Arial"/>
                  <w:color w:val="auto"/>
                </w:rPr>
                <w:t>S1-173152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</w:pPr>
            <w:r w:rsidRPr="003367F8">
              <w:t>Rapporteur (Nokia)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</w:pPr>
            <w:r w:rsidRPr="003367F8">
              <w:rPr>
                <w:rFonts w:eastAsia="SimSun"/>
                <w:lang w:eastAsia="en-GB"/>
              </w:rPr>
              <w:t>Update Monastery work item to reflect work done in Rel-15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67F8">
              <w:rPr>
                <w:rFonts w:eastAsia="Times New Roman" w:cs="Arial"/>
                <w:szCs w:val="18"/>
                <w:lang w:eastAsia="ar-SA"/>
              </w:rPr>
              <w:t>Moved to 7.1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A7628" w:rsidRPr="003367F8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3367F8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367F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3367F8" w:rsidRDefault="000A7628" w:rsidP="00745C9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2" w:history="1">
              <w:r w:rsidRPr="003367F8">
                <w:rPr>
                  <w:rStyle w:val="Hyperlink"/>
                  <w:rFonts w:cs="Arial"/>
                  <w:color w:val="auto"/>
                </w:rPr>
                <w:t>S1-173191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3367F8" w:rsidRDefault="000A7628" w:rsidP="00745C94">
            <w:pPr>
              <w:snapToGrid w:val="0"/>
              <w:spacing w:after="0" w:line="240" w:lineRule="auto"/>
            </w:pPr>
            <w:r w:rsidRPr="003367F8">
              <w:rPr>
                <w:rFonts w:eastAsia="SimSun"/>
                <w:lang w:eastAsia="en-GB"/>
              </w:rPr>
              <w:t xml:space="preserve">ETRI, </w:t>
            </w:r>
            <w:proofErr w:type="spellStart"/>
            <w:r w:rsidRPr="003367F8">
              <w:rPr>
                <w:rFonts w:eastAsia="SimSun"/>
                <w:lang w:eastAsia="en-GB"/>
              </w:rPr>
              <w:t>Hansung</w:t>
            </w:r>
            <w:proofErr w:type="spellEnd"/>
            <w:r w:rsidRPr="003367F8">
              <w:rPr>
                <w:rFonts w:eastAsia="SimSun"/>
                <w:lang w:eastAsia="en-GB"/>
              </w:rPr>
              <w:t xml:space="preserve"> University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3367F8" w:rsidRDefault="000A7628" w:rsidP="00745C94">
            <w:pPr>
              <w:snapToGrid w:val="0"/>
              <w:spacing w:after="0" w:line="240" w:lineRule="auto"/>
            </w:pPr>
            <w:r w:rsidRPr="003367F8">
              <w:rPr>
                <w:rFonts w:eastAsia="SimSun"/>
                <w:lang w:eastAsia="en-GB"/>
              </w:rPr>
              <w:t>Discussion issues on FS_FRMCS2 editorials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3367F8" w:rsidRDefault="000A7628" w:rsidP="00745C9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67F8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0A7628" w:rsidRPr="003367F8" w:rsidRDefault="000A7628" w:rsidP="00745C9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B81C05" w:rsidTr="00113CF5">
        <w:trPr>
          <w:trHeight w:val="141"/>
        </w:trPr>
        <w:tc>
          <w:tcPr>
            <w:tcW w:w="14494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0A7628" w:rsidRPr="00B81C05" w:rsidRDefault="000A7628" w:rsidP="003367F8">
            <w:pPr>
              <w:pStyle w:val="Heading3"/>
            </w:pPr>
            <w:r>
              <w:t>Monastery, Monastery2, and FRMCS</w:t>
            </w:r>
            <w:r w:rsidRPr="00B81C05">
              <w:t xml:space="preserve"> drafting sessio</w:t>
            </w:r>
            <w:r>
              <w:t>n information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41D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3367F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3" w:history="1">
              <w:r w:rsidRPr="000F3D3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S1-173229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545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FRMCS</w:t>
            </w:r>
            <w:r w:rsidRPr="005D041D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3367F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41D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3367F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4" w:history="1">
              <w:r w:rsidRPr="000F3D3D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S1-173230</w:t>
              </w:r>
            </w:hyperlink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0545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FRMCS</w:t>
            </w:r>
            <w:r w:rsidRPr="005D041D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3367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3367F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B04844" w:rsidTr="00D76597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0A7628" w:rsidRPr="00F45489" w:rsidRDefault="000A7628" w:rsidP="00D76597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9769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 w:rsidRPr="00D97695"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B615C1" w:rsidRDefault="000A7628" w:rsidP="00D7659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HW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B615C1" w:rsidRDefault="000A7628" w:rsidP="00D7659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  <w:r>
              <w:rPr>
                <w:rFonts w:eastAsia="맑은 고딕" w:cs="Arial" w:hint="eastAsia"/>
                <w:szCs w:val="18"/>
                <w:lang w:eastAsia="ko-KR"/>
              </w:rPr>
              <w:t>3088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3350-3399</w:t>
            </w: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3151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S1-173359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9769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</w:t>
            </w:r>
            <w:r w:rsidRPr="00D97695"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S1-173369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9769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</w:t>
            </w:r>
            <w:r w:rsidRPr="00D97695"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S1-173379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9769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</w:t>
            </w:r>
            <w:r w:rsidRPr="00D97695"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S1-173389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D9769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</w:t>
            </w:r>
            <w:r w:rsidRPr="00D97695"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5774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S1-173399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B04844" w:rsidTr="00D76597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0A7628" w:rsidRPr="00F45489" w:rsidRDefault="000A7628" w:rsidP="00D76597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0A7628" w:rsidRPr="00A75C05" w:rsidTr="00D765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A75C05" w:rsidTr="00D765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2B0545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B04844" w:rsidTr="00D76597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:rsidR="000A7628" w:rsidRPr="00F45489" w:rsidRDefault="000A7628" w:rsidP="00D76597">
            <w:pPr>
              <w:pStyle w:val="Heading1"/>
            </w:pPr>
            <w:r w:rsidRPr="004E36F9">
              <w:t>Summary of drafting session</w:t>
            </w:r>
          </w:p>
        </w:tc>
      </w:tr>
      <w:tr w:rsidR="000A7628" w:rsidRPr="00A75C05" w:rsidTr="00D76597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628" w:rsidRDefault="000A7628" w:rsidP="00D76597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0A7628" w:rsidRPr="00894FB0" w:rsidRDefault="000A7628" w:rsidP="00D76597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0A7628" w:rsidRPr="00894FB0" w:rsidRDefault="000A7628" w:rsidP="00D76597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</w:p>
          <w:p w:rsidR="000A7628" w:rsidRPr="005D041D" w:rsidRDefault="000A7628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A7628" w:rsidRPr="00894FB0" w:rsidTr="00D76597">
        <w:trPr>
          <w:trHeight w:val="141"/>
        </w:trPr>
        <w:tc>
          <w:tcPr>
            <w:tcW w:w="144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A7628" w:rsidRPr="00894FB0" w:rsidRDefault="000A7628" w:rsidP="00D76597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5774BF" w:rsidRDefault="005774BF" w:rsidP="00482A18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5774BF" w:rsidRPr="00D13E1F" w:rsidRDefault="005774BF" w:rsidP="005774BF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5774BF" w:rsidRPr="001E1D1F" w:rsidRDefault="005774BF" w:rsidP="005774B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5774BF" w:rsidRDefault="005774BF" w:rsidP="005774B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lastRenderedPageBreak/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5774BF" w:rsidRPr="001E1D1F" w:rsidRDefault="005774BF" w:rsidP="005774BF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5774BF" w:rsidRPr="001E1D1F" w:rsidTr="00D76597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5774B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5774BF" w:rsidRPr="00B56E2C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774BF" w:rsidRPr="00B56E2C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5774BF" w:rsidRPr="00B56E2C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5774BF" w:rsidRPr="00B56E2C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5774BF" w:rsidRPr="00B56E2C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5774BF" w:rsidRPr="00B56E2C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5774BF" w:rsidRPr="001E1D1F" w:rsidTr="00D76597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774BF" w:rsidRPr="001E1D1F" w:rsidTr="00D76597">
        <w:trPr>
          <w:trHeight w:val="141"/>
        </w:trPr>
        <w:tc>
          <w:tcPr>
            <w:tcW w:w="675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774BF" w:rsidRPr="001E1D1F" w:rsidTr="00D76597">
        <w:trPr>
          <w:trHeight w:val="141"/>
        </w:trPr>
        <w:tc>
          <w:tcPr>
            <w:tcW w:w="675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774BF" w:rsidRPr="001E1D1F" w:rsidTr="00D76597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5774BF" w:rsidRPr="001E1D1F" w:rsidRDefault="005774BF" w:rsidP="00D7659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5774BF" w:rsidRDefault="005774BF" w:rsidP="005774BF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5774BF" w:rsidRDefault="005774BF" w:rsidP="005774BF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5774BF" w:rsidRDefault="005774BF" w:rsidP="00482A18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sectPr w:rsidR="005774BF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D32" w:rsidRDefault="00213D32" w:rsidP="002E015E">
      <w:pPr>
        <w:spacing w:after="0" w:line="240" w:lineRule="auto"/>
      </w:pPr>
      <w:r>
        <w:separator/>
      </w:r>
    </w:p>
  </w:endnote>
  <w:endnote w:type="continuationSeparator" w:id="0">
    <w:p w:rsidR="00213D32" w:rsidRDefault="00213D32" w:rsidP="002E015E">
      <w:pPr>
        <w:spacing w:after="0" w:line="240" w:lineRule="auto"/>
      </w:pPr>
      <w:r>
        <w:continuationSeparator/>
      </w:r>
    </w:p>
  </w:endnote>
  <w:endnote w:type="continuationNotice" w:id="1">
    <w:p w:rsidR="00213D32" w:rsidRDefault="00213D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D32" w:rsidRDefault="00213D32" w:rsidP="002E015E">
      <w:pPr>
        <w:spacing w:after="0" w:line="240" w:lineRule="auto"/>
      </w:pPr>
      <w:r>
        <w:separator/>
      </w:r>
    </w:p>
  </w:footnote>
  <w:footnote w:type="continuationSeparator" w:id="0">
    <w:p w:rsidR="00213D32" w:rsidRDefault="00213D32" w:rsidP="002E015E">
      <w:pPr>
        <w:spacing w:after="0" w:line="240" w:lineRule="auto"/>
      </w:pPr>
      <w:r>
        <w:continuationSeparator/>
      </w:r>
    </w:p>
  </w:footnote>
  <w:footnote w:type="continuationNotice" w:id="1">
    <w:p w:rsidR="00213D32" w:rsidRDefault="00213D3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0AED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0E72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628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493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2C8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3D3D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6EED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0B96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1C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24D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07F50"/>
    <w:rsid w:val="0021257C"/>
    <w:rsid w:val="00212749"/>
    <w:rsid w:val="0021275D"/>
    <w:rsid w:val="00212EA7"/>
    <w:rsid w:val="002133DF"/>
    <w:rsid w:val="00213729"/>
    <w:rsid w:val="0021382E"/>
    <w:rsid w:val="0021392F"/>
    <w:rsid w:val="00213D32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5231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35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5E9C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9E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3D3A"/>
    <w:rsid w:val="002A544D"/>
    <w:rsid w:val="002A55E3"/>
    <w:rsid w:val="002A5D0B"/>
    <w:rsid w:val="002A5EE5"/>
    <w:rsid w:val="002A63FB"/>
    <w:rsid w:val="002A7773"/>
    <w:rsid w:val="002B0545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1CA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3766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0FE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544"/>
    <w:rsid w:val="00373A32"/>
    <w:rsid w:val="0037516B"/>
    <w:rsid w:val="00375682"/>
    <w:rsid w:val="00375CC0"/>
    <w:rsid w:val="00376AAA"/>
    <w:rsid w:val="00376C7A"/>
    <w:rsid w:val="003770DA"/>
    <w:rsid w:val="0038083C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6D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5F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BCE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566"/>
    <w:rsid w:val="00420C51"/>
    <w:rsid w:val="00420E68"/>
    <w:rsid w:val="0042180B"/>
    <w:rsid w:val="00421974"/>
    <w:rsid w:val="00421A25"/>
    <w:rsid w:val="00421D7C"/>
    <w:rsid w:val="00421EEA"/>
    <w:rsid w:val="00423FBA"/>
    <w:rsid w:val="00424916"/>
    <w:rsid w:val="00425C20"/>
    <w:rsid w:val="00426237"/>
    <w:rsid w:val="00427578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5DB7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1EE"/>
    <w:rsid w:val="004554B0"/>
    <w:rsid w:val="004557BB"/>
    <w:rsid w:val="004560FB"/>
    <w:rsid w:val="00456C6F"/>
    <w:rsid w:val="00456D3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40F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4BF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367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0A2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EB4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6E3A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950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2E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02A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317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13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4A4E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E93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3F1B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11B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3B92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35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B93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431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4FE"/>
    <w:rsid w:val="00A01FC5"/>
    <w:rsid w:val="00A01FED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43E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87B4F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2C32"/>
    <w:rsid w:val="00AD3227"/>
    <w:rsid w:val="00AD3333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5BED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369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5E86"/>
    <w:rsid w:val="00C0611F"/>
    <w:rsid w:val="00C07680"/>
    <w:rsid w:val="00C104D1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1BB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6F10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3FB6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6FC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595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1DF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98B"/>
    <w:rsid w:val="00D72B1A"/>
    <w:rsid w:val="00D73115"/>
    <w:rsid w:val="00D73940"/>
    <w:rsid w:val="00D73A63"/>
    <w:rsid w:val="00D73CD5"/>
    <w:rsid w:val="00D74938"/>
    <w:rsid w:val="00D75283"/>
    <w:rsid w:val="00D75619"/>
    <w:rsid w:val="00D76597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816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100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6BB1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6C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8CF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3AC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583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357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673F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9F0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6F2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2B0545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2B054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LTE\SA1\TSGS1_79_Guilin\Inbox\docs\S1-173151.zip" TargetMode="External"/><Relationship Id="rId18" Type="http://schemas.openxmlformats.org/officeDocument/2006/relationships/hyperlink" Target="file:///D:\LTE\SA1\TSGS1_79_Guilin\Inbox\docs\S1-173149.zip" TargetMode="External"/><Relationship Id="rId26" Type="http://schemas.openxmlformats.org/officeDocument/2006/relationships/hyperlink" Target="docs\S1-173354.zip" TargetMode="External"/><Relationship Id="rId39" Type="http://schemas.openxmlformats.org/officeDocument/2006/relationships/hyperlink" Target="file:///D:\LTE\SA1\TSGS1_79_Guilin\Inbox\docs\S1-173132.zip" TargetMode="External"/><Relationship Id="rId21" Type="http://schemas.openxmlformats.org/officeDocument/2006/relationships/hyperlink" Target="file:///D:\LTE\SA1\TSGS1_79_Guilin\Inbox\docs\S1-173192.zip" TargetMode="External"/><Relationship Id="rId34" Type="http://schemas.openxmlformats.org/officeDocument/2006/relationships/hyperlink" Target="file:///D:\LTE\SA1\TSGS1_79_Guilin\Inbox\docs\S1-173135.zip" TargetMode="External"/><Relationship Id="rId42" Type="http://schemas.openxmlformats.org/officeDocument/2006/relationships/hyperlink" Target="file:///D:\S1-173137.zip" TargetMode="External"/><Relationship Id="rId47" Type="http://schemas.openxmlformats.org/officeDocument/2006/relationships/hyperlink" Target="file:///D:\LTE\SA1\TSGS1_79_Guilin\Inbox\docs\S1-173142.zip" TargetMode="External"/><Relationship Id="rId50" Type="http://schemas.openxmlformats.org/officeDocument/2006/relationships/hyperlink" Target="docs\S1-173358.zip" TargetMode="External"/><Relationship Id="rId55" Type="http://schemas.openxmlformats.org/officeDocument/2006/relationships/hyperlink" Target="file:///D:\LTE\SA1\TSGS1_79_Guilin\Inbox\docs\S1-173155.zip" TargetMode="External"/><Relationship Id="rId63" Type="http://schemas.openxmlformats.org/officeDocument/2006/relationships/hyperlink" Target="file:///D:\LTE\SA1\TSGS1_79_Guilin\Inbox\docs\S1-173229.zip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file:///D:\LTE\SA1\TSGS1_79_Guilin\Inbox\docs\S1-173088.zip" TargetMode="External"/><Relationship Id="rId20" Type="http://schemas.openxmlformats.org/officeDocument/2006/relationships/hyperlink" Target="file:///D:\S1-173034.zip" TargetMode="External"/><Relationship Id="rId29" Type="http://schemas.openxmlformats.org/officeDocument/2006/relationships/hyperlink" Target="file:///D:\LTE\SA1\TSGS1_79_Guilin\Inbox\docs\S1-173129.zip" TargetMode="External"/><Relationship Id="rId41" Type="http://schemas.openxmlformats.org/officeDocument/2006/relationships/hyperlink" Target="file:///D:\LTE\SA1\TSGS1_79_Guilin\Inbox\docs\S1-173136.zip" TargetMode="External"/><Relationship Id="rId54" Type="http://schemas.openxmlformats.org/officeDocument/2006/relationships/hyperlink" Target="file:///D:\LTE\SA1\TSGS1_79_Guilin\Inbox\docs\S1-173154.zip" TargetMode="External"/><Relationship Id="rId62" Type="http://schemas.openxmlformats.org/officeDocument/2006/relationships/hyperlink" Target="file:///D:\S1-173191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LTE\SA1\TSGS1_79_Guilin\Inbox\docs\S1-173086.zip" TargetMode="External"/><Relationship Id="rId24" Type="http://schemas.openxmlformats.org/officeDocument/2006/relationships/hyperlink" Target="docs\S1-173353.zip" TargetMode="External"/><Relationship Id="rId32" Type="http://schemas.openxmlformats.org/officeDocument/2006/relationships/hyperlink" Target="docs\S1-173357.zip" TargetMode="External"/><Relationship Id="rId37" Type="http://schemas.openxmlformats.org/officeDocument/2006/relationships/hyperlink" Target="file:///D:\LTE\SA1\TSGS1_79_Guilin\Inbox\docs\S1-173143.zip" TargetMode="External"/><Relationship Id="rId40" Type="http://schemas.openxmlformats.org/officeDocument/2006/relationships/hyperlink" Target="file:///D:\LTE\SA1\TSGS1_79_Guilin\Inbox\docs\S1-173150.zip" TargetMode="External"/><Relationship Id="rId45" Type="http://schemas.openxmlformats.org/officeDocument/2006/relationships/hyperlink" Target="file:///D:\S1-173130.zip" TargetMode="External"/><Relationship Id="rId53" Type="http://schemas.openxmlformats.org/officeDocument/2006/relationships/hyperlink" Target="file:///D:\LTE\SA1\TSGS1_79_Guilin\Inbox\docs\S1-173153.zip" TargetMode="External"/><Relationship Id="rId58" Type="http://schemas.openxmlformats.org/officeDocument/2006/relationships/hyperlink" Target="file:///D:\S1-173148.zip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D:\LTE\SA1\TSGS1_79_Guilin\Inbox\docs\S1-173034.zip" TargetMode="External"/><Relationship Id="rId23" Type="http://schemas.openxmlformats.org/officeDocument/2006/relationships/hyperlink" Target="file:///D:\LTE\SA1\TSGS1_79_Guilin\Inbox\docs\S1-173126.zip" TargetMode="External"/><Relationship Id="rId28" Type="http://schemas.openxmlformats.org/officeDocument/2006/relationships/hyperlink" Target="docs\S1-173355.zip" TargetMode="External"/><Relationship Id="rId36" Type="http://schemas.openxmlformats.org/officeDocument/2006/relationships/hyperlink" Target="file:///D:\LTE\SA1\TSGS1_79_Guilin\Inbox\docs\S1-173140.zip" TargetMode="External"/><Relationship Id="rId49" Type="http://schemas.openxmlformats.org/officeDocument/2006/relationships/hyperlink" Target="file:///D:\LTE\SA1\TSGS1_79_Guilin\Inbox\docs\S1-173144.zip" TargetMode="External"/><Relationship Id="rId57" Type="http://schemas.openxmlformats.org/officeDocument/2006/relationships/hyperlink" Target="docs\S1-173359.zip" TargetMode="External"/><Relationship Id="rId61" Type="http://schemas.openxmlformats.org/officeDocument/2006/relationships/hyperlink" Target="file:///D:\S1-173152.zip" TargetMode="External"/><Relationship Id="rId10" Type="http://schemas.openxmlformats.org/officeDocument/2006/relationships/hyperlink" Target="file:///D:\LTE\SA1\TSGS1_79_Guilin\Inbox\docs\S1-173148.zip" TargetMode="External"/><Relationship Id="rId19" Type="http://schemas.openxmlformats.org/officeDocument/2006/relationships/hyperlink" Target="file:///D:\LTE\SA1\TSGS1_79_Guilin\Inbox\docs\S1-173152.zip" TargetMode="External"/><Relationship Id="rId31" Type="http://schemas.openxmlformats.org/officeDocument/2006/relationships/hyperlink" Target="file:///D:\LTE\SA1\TSGS1_79_Guilin\Inbox\docs\S1-173133.zip" TargetMode="External"/><Relationship Id="rId44" Type="http://schemas.openxmlformats.org/officeDocument/2006/relationships/hyperlink" Target="file:///D:\LTE\SA1\TSGS1_79_Guilin\Inbox\docs\S1-173138.zip" TargetMode="External"/><Relationship Id="rId52" Type="http://schemas.openxmlformats.org/officeDocument/2006/relationships/hyperlink" Target="file:///D:\LTE\SA1\TSGS1_79_Guilin\Inbox\docs\S1-173147.zip" TargetMode="External"/><Relationship Id="rId60" Type="http://schemas.openxmlformats.org/officeDocument/2006/relationships/hyperlink" Target="file:///D:\S1-173151.zip" TargetMode="Externa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D:\LTE\SA1\TSGS1_79_Guilin\Inbox\docs\S1-173027.zip" TargetMode="External"/><Relationship Id="rId14" Type="http://schemas.openxmlformats.org/officeDocument/2006/relationships/hyperlink" Target="file:///D:\LTE\SA1\TSGS1_79_Guilin\Inbox\docs\S1-173351.zip" TargetMode="External"/><Relationship Id="rId22" Type="http://schemas.openxmlformats.org/officeDocument/2006/relationships/hyperlink" Target="docs\S1-173352.zip" TargetMode="External"/><Relationship Id="rId27" Type="http://schemas.openxmlformats.org/officeDocument/2006/relationships/hyperlink" Target="file:///D:\LTE\SA1\TSGS1_79_Guilin\Inbox\docs\S1-173128.zip" TargetMode="External"/><Relationship Id="rId30" Type="http://schemas.openxmlformats.org/officeDocument/2006/relationships/hyperlink" Target="docs\S1-173356.zip" TargetMode="External"/><Relationship Id="rId35" Type="http://schemas.openxmlformats.org/officeDocument/2006/relationships/hyperlink" Target="file:///D:\LTE\SA1\TSGS1_79_Guilin\Inbox\docs\S1-173139.zip" TargetMode="External"/><Relationship Id="rId43" Type="http://schemas.openxmlformats.org/officeDocument/2006/relationships/hyperlink" Target="file:///D:\LTE\SA1\TSGS1_79_Guilin\Inbox\docs\S1-173274.zip" TargetMode="External"/><Relationship Id="rId48" Type="http://schemas.openxmlformats.org/officeDocument/2006/relationships/hyperlink" Target="file:///D:\LTE\SA1\TSGS1_79_Guilin\Inbox\docs\S1-173131.zip" TargetMode="External"/><Relationship Id="rId56" Type="http://schemas.openxmlformats.org/officeDocument/2006/relationships/hyperlink" Target="file:///D:\LTE\SA1\TSGS1_79_Guilin\Inbox\docs\S1-173277.zip" TargetMode="External"/><Relationship Id="rId64" Type="http://schemas.openxmlformats.org/officeDocument/2006/relationships/hyperlink" Target="file:///D:\LTE\SA1\TSGS1_79_Guilin\Inbox\docs\S1-173230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D:\LTE\SA1\TSGS1_79_Guilin\Inbox\docs\S1-173145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D:\LTE\SA1\TSGS1_79_Guilin\Inbox\docs\S1-173087.zip" TargetMode="External"/><Relationship Id="rId17" Type="http://schemas.openxmlformats.org/officeDocument/2006/relationships/hyperlink" Target="file:///D:\LTE\SA1\TSGS1_79_Guilin\Inbox\docs\S1-173350.zip" TargetMode="External"/><Relationship Id="rId25" Type="http://schemas.openxmlformats.org/officeDocument/2006/relationships/hyperlink" Target="file:///D:\LTE\SA1\TSGS1_79_Guilin\Inbox\docs\S1-173127.zip" TargetMode="External"/><Relationship Id="rId33" Type="http://schemas.openxmlformats.org/officeDocument/2006/relationships/hyperlink" Target="file:///D:\LTE\SA1\TSGS1_79_Guilin\Inbox\docs\S1-173134.zip" TargetMode="External"/><Relationship Id="rId38" Type="http://schemas.openxmlformats.org/officeDocument/2006/relationships/hyperlink" Target="file:///D:\LTE\SA1\TSGS1_79_Guilin\Inbox\docs\S1-173146.zip" TargetMode="External"/><Relationship Id="rId46" Type="http://schemas.openxmlformats.org/officeDocument/2006/relationships/hyperlink" Target="file:///D:\LTE\SA1\TSGS1_79_Guilin\Inbox\docs\S1-173141.zip" TargetMode="External"/><Relationship Id="rId59" Type="http://schemas.openxmlformats.org/officeDocument/2006/relationships/hyperlink" Target="file:///D:\S1-17314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E3B3C-3027-4FB1-877B-0A959DE3E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101</TotalTime>
  <Pages>9</Pages>
  <Words>2495</Words>
  <Characters>14225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16687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4</cp:revision>
  <dcterms:created xsi:type="dcterms:W3CDTF">2017-08-22T04:35:00Z</dcterms:created>
  <dcterms:modified xsi:type="dcterms:W3CDTF">2017-08-22T07:40:00Z</dcterms:modified>
</cp:coreProperties>
</file>